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48" w:type="dxa"/>
        <w:tblInd w:w="-718" w:type="dxa"/>
        <w:tblLook w:val="01E0"/>
      </w:tblPr>
      <w:tblGrid>
        <w:gridCol w:w="5388"/>
        <w:gridCol w:w="5160"/>
      </w:tblGrid>
      <w:tr w:rsidR="003A6BF5" w:rsidRPr="00EC27A1">
        <w:trPr>
          <w:trHeight w:val="1701"/>
        </w:trPr>
        <w:tc>
          <w:tcPr>
            <w:tcW w:w="5388" w:type="dxa"/>
          </w:tcPr>
          <w:p w:rsidR="003A6BF5" w:rsidRPr="004C607D" w:rsidRDefault="003A6BF5" w:rsidP="00D706E1">
            <w:pPr>
              <w:jc w:val="center"/>
              <w:rPr>
                <w:rFonts w:ascii="Times New Roman" w:hAnsi="Times New Roman" w:cs="Times New Roman"/>
              </w:rPr>
            </w:pPr>
            <w:bookmarkStart w:id="0" w:name="OLE_LINK1"/>
            <w:bookmarkStart w:id="1" w:name="OLE_LINK2"/>
            <w:r w:rsidRPr="004C607D">
              <w:rPr>
                <w:rFonts w:ascii="Times New Roman" w:hAnsi="Times New Roman" w:cs="Times New Roman"/>
              </w:rPr>
              <w:t xml:space="preserve">ĐẢNG BỘ SỞ GIÁO DỤC VÀ ĐÀO TẠO </w:t>
            </w:r>
          </w:p>
          <w:p w:rsidR="003A6BF5" w:rsidRPr="004C607D" w:rsidRDefault="003A6BF5" w:rsidP="00D706E1">
            <w:pPr>
              <w:jc w:val="center"/>
              <w:rPr>
                <w:rFonts w:ascii="Times New Roman" w:hAnsi="Times New Roman" w:cs="Times New Roman"/>
              </w:rPr>
            </w:pPr>
            <w:r w:rsidRPr="004C607D">
              <w:rPr>
                <w:rFonts w:ascii="Times New Roman" w:hAnsi="Times New Roman" w:cs="Times New Roman"/>
              </w:rPr>
              <w:t>THÀNH PHỐ HỒ CHÍ MINH</w:t>
            </w:r>
          </w:p>
          <w:p w:rsidR="003A6BF5" w:rsidRPr="004C607D" w:rsidRDefault="003A6BF5" w:rsidP="00D706E1">
            <w:pPr>
              <w:jc w:val="center"/>
              <w:rPr>
                <w:rFonts w:ascii="Times New Roman" w:hAnsi="Times New Roman" w:cs="Times New Roman"/>
                <w:b/>
                <w:bCs/>
              </w:rPr>
            </w:pPr>
            <w:r w:rsidRPr="004C607D">
              <w:rPr>
                <w:rFonts w:ascii="Times New Roman" w:hAnsi="Times New Roman" w:cs="Times New Roman"/>
                <w:b/>
                <w:bCs/>
              </w:rPr>
              <w:t xml:space="preserve">ĐẢNG </w:t>
            </w:r>
            <w:r>
              <w:rPr>
                <w:rFonts w:ascii="Times New Roman" w:hAnsi="Times New Roman" w:cs="Times New Roman"/>
                <w:b/>
                <w:bCs/>
              </w:rPr>
              <w:t>BỘ</w:t>
            </w:r>
            <w:r w:rsidRPr="004C607D">
              <w:rPr>
                <w:rFonts w:ascii="Times New Roman" w:hAnsi="Times New Roman" w:cs="Times New Roman"/>
                <w:b/>
                <w:bCs/>
              </w:rPr>
              <w:t xml:space="preserve"> TRƯỜNG CAO ĐẲNG KỸ THUẬT</w:t>
            </w:r>
          </w:p>
          <w:p w:rsidR="003A6BF5" w:rsidRPr="004C607D" w:rsidRDefault="003A6BF5" w:rsidP="00D706E1">
            <w:pPr>
              <w:tabs>
                <w:tab w:val="center" w:pos="2862"/>
                <w:tab w:val="right" w:pos="5724"/>
              </w:tabs>
              <w:rPr>
                <w:rFonts w:ascii="Times New Roman" w:hAnsi="Times New Roman" w:cs="Times New Roman"/>
                <w:b/>
                <w:bCs/>
              </w:rPr>
            </w:pPr>
            <w:r w:rsidRPr="004C607D">
              <w:rPr>
                <w:rFonts w:ascii="Times New Roman" w:hAnsi="Times New Roman" w:cs="Times New Roman"/>
                <w:b/>
                <w:bCs/>
              </w:rPr>
              <w:tab/>
              <w:t>LÝ TỰ TRỌNG THÀNH PHỐ HỒ CHÍ MINH</w:t>
            </w:r>
            <w:bookmarkEnd w:id="0"/>
            <w:bookmarkEnd w:id="1"/>
            <w:r w:rsidRPr="004C607D">
              <w:rPr>
                <w:rFonts w:ascii="Times New Roman" w:hAnsi="Times New Roman" w:cs="Times New Roman"/>
                <w:b/>
                <w:bCs/>
              </w:rPr>
              <w:tab/>
            </w:r>
          </w:p>
          <w:p w:rsidR="003A6BF5" w:rsidRPr="004C607D" w:rsidRDefault="003A6BF5" w:rsidP="00D706E1">
            <w:pPr>
              <w:jc w:val="center"/>
              <w:rPr>
                <w:rFonts w:ascii="Times New Roman" w:hAnsi="Times New Roman" w:cs="Times New Roman"/>
                <w:b/>
                <w:bCs/>
              </w:rPr>
            </w:pPr>
            <w:r w:rsidRPr="004C607D">
              <w:rPr>
                <w:rFonts w:ascii="Times New Roman" w:hAnsi="Times New Roman" w:cs="Times New Roman"/>
                <w:b/>
                <w:bCs/>
              </w:rPr>
              <w:t>*</w:t>
            </w:r>
          </w:p>
          <w:p w:rsidR="003A6BF5" w:rsidRPr="004C607D" w:rsidRDefault="003A6BF5" w:rsidP="003677C7">
            <w:pPr>
              <w:jc w:val="center"/>
              <w:rPr>
                <w:rFonts w:ascii="Times New Roman" w:hAnsi="Times New Roman" w:cs="Times New Roman"/>
                <w:b/>
                <w:bCs/>
              </w:rPr>
            </w:pPr>
            <w:r w:rsidRPr="004C607D">
              <w:rPr>
                <w:rFonts w:ascii="Times New Roman" w:hAnsi="Times New Roman" w:cs="Times New Roman"/>
                <w:b/>
                <w:bCs/>
              </w:rPr>
              <w:t>ĐẠI HỘI ĐẢNG VIÊN LẦN THỨ XI</w:t>
            </w:r>
          </w:p>
          <w:p w:rsidR="003A6BF5" w:rsidRPr="004C607D" w:rsidRDefault="003A6BF5" w:rsidP="00AA2364">
            <w:pPr>
              <w:jc w:val="center"/>
              <w:rPr>
                <w:rFonts w:ascii="Times New Roman" w:hAnsi="Times New Roman" w:cs="Times New Roman"/>
                <w:b/>
                <w:bCs/>
              </w:rPr>
            </w:pPr>
            <w:r w:rsidRPr="004C607D">
              <w:rPr>
                <w:rFonts w:ascii="Times New Roman" w:hAnsi="Times New Roman" w:cs="Times New Roman"/>
                <w:b/>
                <w:bCs/>
              </w:rPr>
              <w:t>NHIỆM KỲ 2015 – 2020</w:t>
            </w:r>
          </w:p>
          <w:p w:rsidR="003A6BF5" w:rsidRPr="00EC27A1" w:rsidRDefault="003A6BF5" w:rsidP="00AA2364">
            <w:pPr>
              <w:jc w:val="center"/>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7"/>
            </w:tblGrid>
            <w:tr w:rsidR="003A6BF5" w:rsidRPr="00EC27A1">
              <w:trPr>
                <w:trHeight w:val="216"/>
                <w:jc w:val="center"/>
              </w:trPr>
              <w:tc>
                <w:tcPr>
                  <w:tcW w:w="2317" w:type="dxa"/>
                  <w:tcBorders>
                    <w:top w:val="single" w:sz="4" w:space="0" w:color="auto"/>
                    <w:left w:val="single" w:sz="4" w:space="0" w:color="auto"/>
                    <w:bottom w:val="single" w:sz="4" w:space="0" w:color="auto"/>
                    <w:right w:val="single" w:sz="4" w:space="0" w:color="auto"/>
                  </w:tcBorders>
                </w:tcPr>
                <w:p w:rsidR="003A6BF5" w:rsidRPr="004C607D" w:rsidRDefault="003A6BF5" w:rsidP="0035058D">
                  <w:pPr>
                    <w:jc w:val="center"/>
                    <w:rPr>
                      <w:rFonts w:ascii="Times New Roman" w:hAnsi="Times New Roman" w:cs="Times New Roman"/>
                    </w:rPr>
                  </w:pPr>
                  <w:r w:rsidRPr="004C607D">
                    <w:rPr>
                      <w:rFonts w:ascii="Times New Roman" w:hAnsi="Times New Roman" w:cs="Times New Roman"/>
                      <w:b/>
                      <w:bCs/>
                    </w:rPr>
                    <w:t>DỰ THẢO LẦN 3</w:t>
                  </w:r>
                </w:p>
              </w:tc>
            </w:tr>
          </w:tbl>
          <w:p w:rsidR="003A6BF5" w:rsidRPr="00EC27A1" w:rsidRDefault="003A6BF5" w:rsidP="00BD410F">
            <w:pPr>
              <w:rPr>
                <w:rFonts w:ascii="Times New Roman" w:hAnsi="Times New Roman" w:cs="Times New Roman"/>
                <w:sz w:val="28"/>
                <w:szCs w:val="28"/>
              </w:rPr>
            </w:pPr>
          </w:p>
        </w:tc>
        <w:tc>
          <w:tcPr>
            <w:tcW w:w="5160" w:type="dxa"/>
          </w:tcPr>
          <w:p w:rsidR="003A6BF5" w:rsidRPr="004C607D" w:rsidRDefault="003A6BF5" w:rsidP="00D706E1">
            <w:pPr>
              <w:jc w:val="center"/>
              <w:rPr>
                <w:rFonts w:ascii="Times New Roman" w:hAnsi="Times New Roman" w:cs="Times New Roman"/>
                <w:b/>
                <w:bCs/>
                <w:sz w:val="26"/>
                <w:szCs w:val="26"/>
              </w:rPr>
            </w:pPr>
            <w:r w:rsidRPr="004C607D">
              <w:rPr>
                <w:rFonts w:ascii="Times New Roman" w:hAnsi="Times New Roman" w:cs="Times New Roman"/>
                <w:b/>
                <w:bCs/>
                <w:sz w:val="26"/>
                <w:szCs w:val="26"/>
              </w:rPr>
              <w:t>ĐẢNG CỘNG SẢN VIỆT NAM</w:t>
            </w:r>
          </w:p>
          <w:p w:rsidR="003A6BF5" w:rsidRPr="00EC27A1" w:rsidRDefault="003A6BF5" w:rsidP="00D706E1">
            <w:pPr>
              <w:rPr>
                <w:rFonts w:ascii="Times New Roman" w:hAnsi="Times New Roman" w:cs="Times New Roman"/>
                <w:i/>
                <w:iCs/>
                <w:sz w:val="28"/>
                <w:szCs w:val="28"/>
              </w:rPr>
            </w:pPr>
            <w:r>
              <w:rPr>
                <w:noProof/>
              </w:rPr>
              <w:pict>
                <v:line id="_x0000_s1026" style="position:absolute;z-index:251658240" from="33pt,1.25pt" to="213pt,1.25pt"/>
              </w:pict>
            </w:r>
            <w:r w:rsidRPr="00EC27A1">
              <w:rPr>
                <w:rFonts w:ascii="Times New Roman" w:hAnsi="Times New Roman" w:cs="Times New Roman"/>
                <w:i/>
                <w:iCs/>
                <w:sz w:val="28"/>
                <w:szCs w:val="28"/>
              </w:rPr>
              <w:t xml:space="preserve">  </w:t>
            </w:r>
          </w:p>
          <w:p w:rsidR="003A6BF5" w:rsidRPr="004C607D" w:rsidRDefault="003A6BF5" w:rsidP="00D706E1">
            <w:pPr>
              <w:rPr>
                <w:rFonts w:ascii="Times New Roman" w:hAnsi="Times New Roman" w:cs="Times New Roman"/>
              </w:rPr>
            </w:pPr>
            <w:r w:rsidRPr="004C607D">
              <w:rPr>
                <w:rFonts w:ascii="Times New Roman" w:hAnsi="Times New Roman" w:cs="Times New Roman"/>
              </w:rPr>
              <w:t>Thành phố Hồ Chí Minh, ngày    tháng   năm 2015</w:t>
            </w:r>
          </w:p>
        </w:tc>
      </w:tr>
    </w:tbl>
    <w:p w:rsidR="003A6BF5" w:rsidRPr="00EC27A1" w:rsidRDefault="003A6BF5" w:rsidP="00F40FBC">
      <w:pPr>
        <w:jc w:val="center"/>
        <w:rPr>
          <w:rFonts w:ascii="Times New Roman" w:hAnsi="Times New Roman" w:cs="Times New Roman"/>
          <w:b/>
          <w:bCs/>
          <w:sz w:val="28"/>
          <w:szCs w:val="28"/>
        </w:rPr>
      </w:pPr>
    </w:p>
    <w:p w:rsidR="003A6BF5" w:rsidRPr="004C607D" w:rsidRDefault="003A6BF5" w:rsidP="00F40FBC">
      <w:pPr>
        <w:jc w:val="center"/>
        <w:rPr>
          <w:rFonts w:ascii="Times New Roman" w:hAnsi="Times New Roman" w:cs="Times New Roman"/>
          <w:b/>
          <w:bCs/>
          <w:sz w:val="32"/>
          <w:szCs w:val="32"/>
        </w:rPr>
      </w:pPr>
      <w:r w:rsidRPr="004C607D">
        <w:rPr>
          <w:rFonts w:ascii="Times New Roman" w:hAnsi="Times New Roman" w:cs="Times New Roman"/>
          <w:b/>
          <w:bCs/>
          <w:sz w:val="32"/>
          <w:szCs w:val="32"/>
        </w:rPr>
        <w:t xml:space="preserve">BÁO CÁO CHÍNH TRỊ CỦA ĐẢNG BỘ TRƯỜNG </w:t>
      </w:r>
    </w:p>
    <w:p w:rsidR="003A6BF5" w:rsidRPr="004C607D" w:rsidRDefault="003A6BF5" w:rsidP="00F40FBC">
      <w:pPr>
        <w:jc w:val="center"/>
        <w:rPr>
          <w:rFonts w:ascii="Times New Roman" w:hAnsi="Times New Roman" w:cs="Times New Roman"/>
          <w:b/>
          <w:bCs/>
          <w:sz w:val="32"/>
          <w:szCs w:val="32"/>
        </w:rPr>
      </w:pPr>
      <w:r w:rsidRPr="004C607D">
        <w:rPr>
          <w:rFonts w:ascii="Times New Roman" w:hAnsi="Times New Roman" w:cs="Times New Roman"/>
          <w:b/>
          <w:bCs/>
          <w:sz w:val="32"/>
          <w:szCs w:val="32"/>
        </w:rPr>
        <w:t xml:space="preserve">CAO ĐẲNG KỸ THUẬT LÝ TỰ TRỌNG </w:t>
      </w:r>
    </w:p>
    <w:p w:rsidR="003A6BF5" w:rsidRPr="004C607D" w:rsidRDefault="003A6BF5" w:rsidP="00F40FBC">
      <w:pPr>
        <w:jc w:val="center"/>
        <w:rPr>
          <w:rFonts w:ascii="Times New Roman" w:hAnsi="Times New Roman" w:cs="Times New Roman"/>
          <w:b/>
          <w:bCs/>
          <w:sz w:val="32"/>
          <w:szCs w:val="32"/>
        </w:rPr>
      </w:pPr>
      <w:r w:rsidRPr="004C607D">
        <w:rPr>
          <w:rFonts w:ascii="Times New Roman" w:hAnsi="Times New Roman" w:cs="Times New Roman"/>
          <w:b/>
          <w:bCs/>
          <w:sz w:val="32"/>
          <w:szCs w:val="32"/>
        </w:rPr>
        <w:t>THÀNH PHỐ HỒ CHÍ MINH</w:t>
      </w:r>
    </w:p>
    <w:p w:rsidR="003A6BF5" w:rsidRPr="004C607D" w:rsidRDefault="003A6BF5" w:rsidP="00F40FBC">
      <w:pPr>
        <w:jc w:val="center"/>
        <w:rPr>
          <w:rFonts w:ascii="Times New Roman" w:hAnsi="Times New Roman" w:cs="Times New Roman"/>
          <w:b/>
          <w:bCs/>
          <w:i/>
          <w:iCs/>
          <w:sz w:val="32"/>
          <w:szCs w:val="32"/>
        </w:rPr>
      </w:pPr>
      <w:r w:rsidRPr="004C607D">
        <w:rPr>
          <w:rFonts w:ascii="Times New Roman" w:hAnsi="Times New Roman" w:cs="Times New Roman"/>
          <w:b/>
          <w:bCs/>
          <w:sz w:val="32"/>
          <w:szCs w:val="32"/>
        </w:rPr>
        <w:t>TRÌNH ĐẠI HỘI ĐẢNG BỘ LẦN THỨ XI</w:t>
      </w:r>
    </w:p>
    <w:p w:rsidR="003A6BF5" w:rsidRPr="004C607D" w:rsidRDefault="003A6BF5" w:rsidP="00F40FBC">
      <w:pPr>
        <w:jc w:val="center"/>
        <w:rPr>
          <w:rFonts w:ascii="Times New Roman" w:hAnsi="Times New Roman" w:cs="Times New Roman"/>
          <w:b/>
          <w:bCs/>
          <w:sz w:val="32"/>
          <w:szCs w:val="32"/>
        </w:rPr>
      </w:pPr>
      <w:r w:rsidRPr="004C607D">
        <w:rPr>
          <w:rFonts w:ascii="Times New Roman" w:hAnsi="Times New Roman" w:cs="Times New Roman"/>
          <w:b/>
          <w:bCs/>
          <w:sz w:val="32"/>
          <w:szCs w:val="32"/>
        </w:rPr>
        <w:t>(NHIỆM KỲ 2015 – 2020)</w:t>
      </w:r>
    </w:p>
    <w:p w:rsidR="003A6BF5" w:rsidRPr="00EC27A1" w:rsidRDefault="003A6BF5" w:rsidP="00BD410F">
      <w:pPr>
        <w:tabs>
          <w:tab w:val="left" w:pos="840"/>
        </w:tabs>
        <w:ind w:firstLine="600"/>
        <w:jc w:val="both"/>
        <w:rPr>
          <w:rFonts w:ascii="Times New Roman" w:hAnsi="Times New Roman" w:cs="Times New Roman"/>
          <w:sz w:val="28"/>
          <w:szCs w:val="28"/>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148.55pt;margin-top:3.15pt;width:168pt;height:0;z-index:251657216" o:connectortype="straight"/>
        </w:pict>
      </w:r>
      <w:r w:rsidRPr="00EC27A1">
        <w:rPr>
          <w:rFonts w:ascii="Times New Roman" w:hAnsi="Times New Roman" w:cs="Times New Roman"/>
          <w:sz w:val="28"/>
          <w:szCs w:val="28"/>
        </w:rPr>
        <w:tab/>
      </w:r>
      <w:r w:rsidRPr="00EC27A1">
        <w:rPr>
          <w:rFonts w:ascii="Times New Roman" w:hAnsi="Times New Roman" w:cs="Times New Roman"/>
          <w:sz w:val="28"/>
          <w:szCs w:val="28"/>
        </w:rPr>
        <w:tab/>
      </w:r>
    </w:p>
    <w:p w:rsidR="003A6BF5" w:rsidRPr="00EC27A1" w:rsidRDefault="003A6BF5" w:rsidP="00A66E38">
      <w:pPr>
        <w:ind w:left="360"/>
        <w:jc w:val="both"/>
        <w:rPr>
          <w:rFonts w:ascii="Times New Roman" w:hAnsi="Times New Roman" w:cs="Times New Roman"/>
          <w:b/>
          <w:bCs/>
          <w:sz w:val="28"/>
          <w:szCs w:val="28"/>
          <w:u w:val="single"/>
        </w:rPr>
      </w:pPr>
      <w:r w:rsidRPr="00EC27A1">
        <w:rPr>
          <w:rFonts w:ascii="Times New Roman" w:hAnsi="Times New Roman" w:cs="Times New Roman"/>
          <w:b/>
          <w:bCs/>
          <w:sz w:val="28"/>
          <w:szCs w:val="28"/>
          <w:u w:val="single"/>
        </w:rPr>
        <w:t>Chủ đề đại hội:</w:t>
      </w:r>
    </w:p>
    <w:p w:rsidR="003A6BF5" w:rsidRPr="00EC27A1" w:rsidRDefault="003A6BF5" w:rsidP="003A1238">
      <w:pPr>
        <w:ind w:left="720"/>
        <w:jc w:val="center"/>
        <w:rPr>
          <w:rFonts w:ascii="Times New Roman" w:hAnsi="Times New Roman" w:cs="Times New Roman"/>
          <w:b/>
          <w:bCs/>
          <w:sz w:val="28"/>
          <w:szCs w:val="28"/>
        </w:rPr>
      </w:pPr>
      <w:r w:rsidRPr="00EC27A1">
        <w:rPr>
          <w:rFonts w:ascii="Times New Roman" w:hAnsi="Times New Roman" w:cs="Times New Roman"/>
          <w:b/>
          <w:bCs/>
          <w:sz w:val="28"/>
          <w:szCs w:val="28"/>
        </w:rPr>
        <w:t>“NÂNG CAO NĂNG LỰC LÃNH ĐẠO,</w:t>
      </w:r>
    </w:p>
    <w:p w:rsidR="003A6BF5" w:rsidRPr="00EC27A1" w:rsidRDefault="003A6BF5" w:rsidP="003A1238">
      <w:pPr>
        <w:ind w:left="720"/>
        <w:jc w:val="center"/>
        <w:rPr>
          <w:rFonts w:ascii="Times New Roman" w:hAnsi="Times New Roman" w:cs="Times New Roman"/>
          <w:b/>
          <w:bCs/>
          <w:sz w:val="28"/>
          <w:szCs w:val="28"/>
        </w:rPr>
      </w:pPr>
      <w:r w:rsidRPr="00EC27A1">
        <w:rPr>
          <w:rFonts w:ascii="Times New Roman" w:hAnsi="Times New Roman" w:cs="Times New Roman"/>
          <w:b/>
          <w:bCs/>
          <w:sz w:val="28"/>
          <w:szCs w:val="28"/>
        </w:rPr>
        <w:t xml:space="preserve">SỨC CHIẾN ĐẤU CỦA TOÀN ĐẢNG BỘ TRƯỜNG CAO ĐẲNG </w:t>
      </w:r>
    </w:p>
    <w:p w:rsidR="003A6BF5" w:rsidRPr="00EC27A1" w:rsidRDefault="003A6BF5" w:rsidP="003A1238">
      <w:pPr>
        <w:ind w:left="720"/>
        <w:jc w:val="center"/>
        <w:rPr>
          <w:rFonts w:ascii="Times New Roman" w:hAnsi="Times New Roman" w:cs="Times New Roman"/>
          <w:b/>
          <w:bCs/>
          <w:sz w:val="28"/>
          <w:szCs w:val="28"/>
        </w:rPr>
      </w:pPr>
      <w:r w:rsidRPr="00EC27A1">
        <w:rPr>
          <w:rFonts w:ascii="Times New Roman" w:hAnsi="Times New Roman" w:cs="Times New Roman"/>
          <w:b/>
          <w:bCs/>
          <w:sz w:val="28"/>
          <w:szCs w:val="28"/>
        </w:rPr>
        <w:t>KỸ THUẬT LÝ TỰ TRỌNG THÀNH PHỐ HỒ CHÍ MINH</w:t>
      </w:r>
    </w:p>
    <w:p w:rsidR="003A6BF5" w:rsidRPr="00EC27A1" w:rsidRDefault="003A6BF5" w:rsidP="003A1238">
      <w:pPr>
        <w:ind w:left="720"/>
        <w:jc w:val="center"/>
        <w:rPr>
          <w:rFonts w:ascii="Times New Roman" w:hAnsi="Times New Roman" w:cs="Times New Roman"/>
          <w:b/>
          <w:bCs/>
          <w:sz w:val="28"/>
          <w:szCs w:val="28"/>
        </w:rPr>
      </w:pPr>
      <w:r w:rsidRPr="00EC27A1">
        <w:rPr>
          <w:rFonts w:ascii="Times New Roman" w:hAnsi="Times New Roman" w:cs="Times New Roman"/>
          <w:b/>
          <w:bCs/>
          <w:sz w:val="28"/>
          <w:szCs w:val="28"/>
        </w:rPr>
        <w:t>ĐỔI MỚI, PHÁT TRIỂN VÀ HỘI NHẬP”</w:t>
      </w:r>
    </w:p>
    <w:p w:rsidR="003A6BF5" w:rsidRPr="00EC27A1" w:rsidRDefault="003A6BF5" w:rsidP="00F40FBC">
      <w:pPr>
        <w:tabs>
          <w:tab w:val="left" w:pos="840"/>
        </w:tabs>
        <w:jc w:val="both"/>
        <w:rPr>
          <w:rFonts w:ascii="Times New Roman" w:hAnsi="Times New Roman" w:cs="Times New Roman"/>
          <w:b/>
          <w:bCs/>
          <w:sz w:val="28"/>
          <w:szCs w:val="28"/>
        </w:rPr>
      </w:pPr>
    </w:p>
    <w:p w:rsidR="003A6BF5" w:rsidRPr="00EC27A1" w:rsidRDefault="003A6BF5" w:rsidP="00F40FBC">
      <w:pPr>
        <w:ind w:firstLine="720"/>
        <w:jc w:val="center"/>
        <w:rPr>
          <w:rFonts w:ascii="Times New Roman" w:hAnsi="Times New Roman" w:cs="Times New Roman"/>
          <w:b/>
          <w:bCs/>
          <w:sz w:val="28"/>
          <w:szCs w:val="28"/>
        </w:rPr>
      </w:pPr>
      <w:r w:rsidRPr="00EC27A1">
        <w:rPr>
          <w:rFonts w:ascii="Times New Roman" w:hAnsi="Times New Roman" w:cs="Times New Roman"/>
          <w:b/>
          <w:bCs/>
          <w:sz w:val="28"/>
          <w:szCs w:val="28"/>
        </w:rPr>
        <w:t>PHẦN THỨ NHẤT</w:t>
      </w:r>
    </w:p>
    <w:p w:rsidR="003A6BF5" w:rsidRPr="00EC27A1" w:rsidRDefault="003A6BF5" w:rsidP="00F40FBC">
      <w:pPr>
        <w:ind w:firstLine="720"/>
        <w:jc w:val="center"/>
        <w:rPr>
          <w:rFonts w:ascii="Times New Roman" w:hAnsi="Times New Roman" w:cs="Times New Roman"/>
          <w:b/>
          <w:bCs/>
          <w:sz w:val="28"/>
          <w:szCs w:val="28"/>
        </w:rPr>
      </w:pPr>
      <w:r w:rsidRPr="00EC27A1">
        <w:rPr>
          <w:rFonts w:ascii="Times New Roman" w:hAnsi="Times New Roman" w:cs="Times New Roman"/>
          <w:b/>
          <w:bCs/>
          <w:sz w:val="28"/>
          <w:szCs w:val="28"/>
        </w:rPr>
        <w:t>TỔNG KẾT HOẠT ĐỘNG CỦA ĐẢNG BỘ TRONG</w:t>
      </w:r>
    </w:p>
    <w:p w:rsidR="003A6BF5" w:rsidRPr="00EC27A1" w:rsidRDefault="003A6BF5" w:rsidP="00F40FBC">
      <w:pPr>
        <w:ind w:firstLine="720"/>
        <w:jc w:val="center"/>
        <w:rPr>
          <w:rFonts w:ascii="Times New Roman" w:hAnsi="Times New Roman" w:cs="Times New Roman"/>
          <w:b/>
          <w:bCs/>
          <w:sz w:val="28"/>
          <w:szCs w:val="28"/>
        </w:rPr>
      </w:pPr>
      <w:r w:rsidRPr="00EC27A1">
        <w:rPr>
          <w:rFonts w:ascii="Times New Roman" w:hAnsi="Times New Roman" w:cs="Times New Roman"/>
          <w:b/>
          <w:bCs/>
          <w:sz w:val="28"/>
          <w:szCs w:val="28"/>
        </w:rPr>
        <w:t>NHIỆM KỲ X  (2010 – 2015)</w:t>
      </w:r>
    </w:p>
    <w:p w:rsidR="003A6BF5" w:rsidRPr="00EC27A1" w:rsidRDefault="003A6BF5" w:rsidP="00F40FBC">
      <w:pPr>
        <w:ind w:firstLine="720"/>
        <w:jc w:val="both"/>
        <w:rPr>
          <w:rFonts w:ascii="Times New Roman" w:hAnsi="Times New Roman" w:cs="Times New Roman"/>
          <w:sz w:val="28"/>
          <w:szCs w:val="28"/>
        </w:rPr>
      </w:pPr>
    </w:p>
    <w:p w:rsidR="003A6BF5" w:rsidRPr="00EC27A1" w:rsidRDefault="003A6BF5" w:rsidP="004C607D">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I. ĐẶC ĐIỂM TÌNH HÌNH TRONG NHIỆM KỲ X (2010 – 2015)</w:t>
      </w:r>
    </w:p>
    <w:p w:rsidR="003A6BF5" w:rsidRPr="00EC27A1" w:rsidRDefault="003A6BF5" w:rsidP="004C607D">
      <w:pPr>
        <w:ind w:firstLine="720"/>
        <w:jc w:val="both"/>
        <w:rPr>
          <w:rFonts w:ascii="Times New Roman" w:hAnsi="Times New Roman" w:cs="Times New Roman"/>
          <w:sz w:val="28"/>
          <w:szCs w:val="28"/>
        </w:rPr>
      </w:pPr>
      <w:r w:rsidRPr="00EC27A1">
        <w:rPr>
          <w:rFonts w:ascii="Times New Roman" w:hAnsi="Times New Roman" w:cs="Times New Roman"/>
          <w:sz w:val="28"/>
          <w:szCs w:val="28"/>
        </w:rPr>
        <w:t>Trong nhiệm kỳ qua, Đảng bộ Trường Cao đẳng Kỹ thuật Lý Tự Trọng là một tập thể đoàn kết, thống nhất, thể hiện được vai trò lãnh đạo toàn diện trong mọi mặt hoạt động của nhà trường;</w:t>
      </w:r>
    </w:p>
    <w:p w:rsidR="003A6BF5" w:rsidRPr="00EC27A1" w:rsidRDefault="003A6BF5" w:rsidP="004C607D">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1. Về tình hình tổ chức Đảng và Đảng viên trong Đảng bộ:</w:t>
      </w:r>
    </w:p>
    <w:p w:rsidR="003A6BF5" w:rsidRPr="00EC27A1" w:rsidRDefault="003A6BF5" w:rsidP="004C607D">
      <w:pPr>
        <w:ind w:firstLine="720"/>
        <w:jc w:val="both"/>
        <w:rPr>
          <w:rFonts w:ascii="Times New Roman" w:hAnsi="Times New Roman" w:cs="Times New Roman"/>
          <w:sz w:val="28"/>
          <w:szCs w:val="28"/>
        </w:rPr>
      </w:pPr>
      <w:r w:rsidRPr="00EC27A1">
        <w:rPr>
          <w:rFonts w:ascii="Times New Roman" w:hAnsi="Times New Roman" w:cs="Times New Roman"/>
          <w:sz w:val="28"/>
          <w:szCs w:val="28"/>
        </w:rPr>
        <w:t>Đầu nhiệm kỳ có: 46 đồng chí đảng viên chính thức (nam:28, nữ:18)</w:t>
      </w:r>
    </w:p>
    <w:p w:rsidR="003A6BF5" w:rsidRPr="00EC27A1" w:rsidRDefault="003A6BF5" w:rsidP="004C607D">
      <w:pPr>
        <w:ind w:firstLine="720"/>
        <w:jc w:val="both"/>
        <w:rPr>
          <w:rFonts w:ascii="Times New Roman" w:hAnsi="Times New Roman" w:cs="Times New Roman"/>
          <w:sz w:val="28"/>
          <w:szCs w:val="28"/>
        </w:rPr>
      </w:pPr>
      <w:r w:rsidRPr="00EC27A1">
        <w:rPr>
          <w:rFonts w:ascii="Times New Roman" w:hAnsi="Times New Roman" w:cs="Times New Roman"/>
          <w:sz w:val="28"/>
          <w:szCs w:val="28"/>
        </w:rPr>
        <w:t>Cuối nhiệm kỳ có 62 đồng chí (chính thức 52 đồng chí; dự bị: 10 đồng chí; sinh hoạt tạm: 00 đồng chí; nam 36 đồng chí; nữ: 26 đồng chí) được biên chế thành 05 chi bộ cơ sở trực thuộc: Chi bộ 1,2,3,4 và chi bộ Học sinh - Sinh viên; Ban Chấp hành Đảng bộ gồm có 07 đồng chí (06 nam; 01nữ)</w:t>
      </w:r>
    </w:p>
    <w:p w:rsidR="003A6BF5" w:rsidRPr="00EC27A1" w:rsidRDefault="003A6BF5" w:rsidP="004C607D">
      <w:pPr>
        <w:ind w:firstLine="720"/>
        <w:jc w:val="both"/>
        <w:rPr>
          <w:rFonts w:ascii="Times New Roman" w:hAnsi="Times New Roman" w:cs="Times New Roman"/>
          <w:sz w:val="28"/>
          <w:szCs w:val="28"/>
        </w:rPr>
      </w:pPr>
      <w:r w:rsidRPr="00EC27A1">
        <w:rPr>
          <w:rFonts w:ascii="Times New Roman" w:hAnsi="Times New Roman" w:cs="Times New Roman"/>
          <w:sz w:val="28"/>
          <w:szCs w:val="28"/>
        </w:rPr>
        <w:t xml:space="preserve">Trong nhiệm kỳ qua Đảng bộ Trường Cao đẳng Kỹ thuật Lý Tự Trọng đã thực hiện: </w:t>
      </w:r>
    </w:p>
    <w:p w:rsidR="003A6BF5" w:rsidRPr="00EC27A1" w:rsidRDefault="003A6BF5" w:rsidP="004C607D">
      <w:pPr>
        <w:ind w:firstLine="720"/>
        <w:jc w:val="both"/>
        <w:rPr>
          <w:rFonts w:ascii="Times New Roman" w:hAnsi="Times New Roman" w:cs="Times New Roman"/>
          <w:sz w:val="28"/>
          <w:szCs w:val="28"/>
        </w:rPr>
      </w:pPr>
      <w:r w:rsidRPr="00EC27A1">
        <w:rPr>
          <w:rFonts w:ascii="Times New Roman" w:hAnsi="Times New Roman" w:cs="Times New Roman"/>
          <w:sz w:val="28"/>
          <w:szCs w:val="28"/>
        </w:rPr>
        <w:t>Chuyển sinh hoạt đảng về địa   phương:</w:t>
      </w:r>
      <w:r w:rsidRPr="00EC27A1">
        <w:rPr>
          <w:rFonts w:ascii="Times New Roman" w:hAnsi="Times New Roman" w:cs="Times New Roman"/>
          <w:sz w:val="28"/>
          <w:szCs w:val="28"/>
        </w:rPr>
        <w:tab/>
      </w:r>
      <w:r w:rsidRPr="00EC27A1">
        <w:rPr>
          <w:rFonts w:ascii="Times New Roman" w:hAnsi="Times New Roman" w:cs="Times New Roman"/>
          <w:sz w:val="28"/>
          <w:szCs w:val="28"/>
        </w:rPr>
        <w:tab/>
        <w:t>21 đồng chí</w:t>
      </w:r>
    </w:p>
    <w:p w:rsidR="003A6BF5" w:rsidRPr="00EC27A1" w:rsidRDefault="003A6BF5" w:rsidP="004C607D">
      <w:pPr>
        <w:ind w:firstLine="720"/>
        <w:jc w:val="both"/>
        <w:rPr>
          <w:rFonts w:ascii="Times New Roman" w:hAnsi="Times New Roman" w:cs="Times New Roman"/>
          <w:sz w:val="28"/>
          <w:szCs w:val="28"/>
        </w:rPr>
      </w:pPr>
      <w:r w:rsidRPr="00EC27A1">
        <w:rPr>
          <w:rFonts w:ascii="Times New Roman" w:hAnsi="Times New Roman" w:cs="Times New Roman"/>
          <w:sz w:val="28"/>
          <w:szCs w:val="28"/>
        </w:rPr>
        <w:t>Chuyển sinh hoạt từ nơi khác về trường:</w:t>
      </w:r>
      <w:r w:rsidRPr="00EC27A1">
        <w:rPr>
          <w:rFonts w:ascii="Times New Roman" w:hAnsi="Times New Roman" w:cs="Times New Roman"/>
          <w:sz w:val="28"/>
          <w:szCs w:val="28"/>
        </w:rPr>
        <w:tab/>
      </w:r>
      <w:r w:rsidRPr="00EC27A1">
        <w:rPr>
          <w:rFonts w:ascii="Times New Roman" w:hAnsi="Times New Roman" w:cs="Times New Roman"/>
          <w:sz w:val="28"/>
          <w:szCs w:val="28"/>
        </w:rPr>
        <w:tab/>
        <w:t>19 đồng chí</w:t>
      </w:r>
    </w:p>
    <w:p w:rsidR="003A6BF5" w:rsidRPr="00EC27A1" w:rsidRDefault="003A6BF5" w:rsidP="004C607D">
      <w:pPr>
        <w:ind w:firstLine="720"/>
        <w:jc w:val="both"/>
        <w:rPr>
          <w:rFonts w:ascii="Times New Roman" w:hAnsi="Times New Roman" w:cs="Times New Roman"/>
          <w:sz w:val="28"/>
          <w:szCs w:val="28"/>
        </w:rPr>
      </w:pPr>
      <w:r w:rsidRPr="00EC27A1">
        <w:rPr>
          <w:rFonts w:ascii="Times New Roman" w:hAnsi="Times New Roman" w:cs="Times New Roman"/>
          <w:sz w:val="28"/>
          <w:szCs w:val="28"/>
        </w:rPr>
        <w:t>Kết nạp đảng viên mới:</w:t>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t>18 đồng chí</w:t>
      </w:r>
    </w:p>
    <w:p w:rsidR="003A6BF5" w:rsidRPr="00EC27A1" w:rsidRDefault="003A6BF5" w:rsidP="004C607D">
      <w:pPr>
        <w:ind w:firstLine="720"/>
        <w:jc w:val="both"/>
        <w:rPr>
          <w:rFonts w:ascii="Times New Roman" w:hAnsi="Times New Roman" w:cs="Times New Roman"/>
          <w:sz w:val="28"/>
          <w:szCs w:val="28"/>
        </w:rPr>
      </w:pPr>
      <w:r w:rsidRPr="00EC27A1">
        <w:rPr>
          <w:rFonts w:ascii="Times New Roman" w:hAnsi="Times New Roman" w:cs="Times New Roman"/>
          <w:sz w:val="28"/>
          <w:szCs w:val="28"/>
        </w:rPr>
        <w:t>Công tác đánh giá phân loại đảng viên hàng năm từ 95% đến 98% được công nhận là đảng viên đủ tư cách hoàn thành tốt nhiệm vụ, không có đảng viên chưa hoàn thành nhiệm vụ.</w:t>
      </w:r>
    </w:p>
    <w:p w:rsidR="003A6BF5" w:rsidRPr="00EC27A1" w:rsidRDefault="003A6BF5" w:rsidP="004C607D">
      <w:pPr>
        <w:ind w:firstLine="720"/>
        <w:jc w:val="both"/>
        <w:rPr>
          <w:rFonts w:ascii="Times New Roman" w:hAnsi="Times New Roman" w:cs="Times New Roman"/>
          <w:sz w:val="28"/>
          <w:szCs w:val="28"/>
        </w:rPr>
      </w:pPr>
      <w:r w:rsidRPr="00EC27A1">
        <w:rPr>
          <w:rFonts w:ascii="Times New Roman" w:hAnsi="Times New Roman" w:cs="Times New Roman"/>
          <w:sz w:val="28"/>
          <w:szCs w:val="28"/>
        </w:rPr>
        <w:t>Đảng bộ 3 năm liền được công nhận là “Đảng bộ trong sạch vững mạnh”, 2 năm liền là “Đảng bộ hoàn thành tốt nhiệm vụ”.</w:t>
      </w:r>
    </w:p>
    <w:p w:rsidR="003A6BF5" w:rsidRPr="00EC27A1" w:rsidRDefault="003A6BF5" w:rsidP="004C607D">
      <w:pPr>
        <w:ind w:firstLine="720"/>
        <w:jc w:val="both"/>
        <w:rPr>
          <w:rFonts w:ascii="Times New Roman" w:hAnsi="Times New Roman" w:cs="Times New Roman"/>
          <w:sz w:val="28"/>
          <w:szCs w:val="28"/>
        </w:rPr>
      </w:pPr>
      <w:r w:rsidRPr="00EC27A1">
        <w:rPr>
          <w:rFonts w:ascii="Times New Roman" w:hAnsi="Times New Roman" w:cs="Times New Roman"/>
          <w:sz w:val="28"/>
          <w:szCs w:val="28"/>
        </w:rPr>
        <w:t>Đội ngũ cán bộ, giảng viên, giáo viên, nhân viên là đảng viên đa số đã có kinh nghiệm và công tác lâu năm, năng động nhiệt tình với công việc, có nhiều nỗ lực trong học tập phấn đấu để nâng cao trình độ chuyên môn nghiệp vụ và trình độ lý luận chính trị, tận tâm với nghề nghiệp, gắn bó với học sinh – sinh viên. Tuy nhiên việc đổi mới nội dung và phương pháp giảng dạy còn chậm.</w:t>
      </w:r>
    </w:p>
    <w:p w:rsidR="003A6BF5" w:rsidRPr="00EC27A1" w:rsidRDefault="003A6BF5" w:rsidP="004C607D">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2. Về tổ chức bộ máy tính đến nay:</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sz w:val="28"/>
          <w:szCs w:val="28"/>
        </w:rPr>
        <w:t>2.1. Ban Giám Hiệu: Có 5 đồng chí (01 đồng chí Hiệu trưởng và 04 đồng chí Phó hiệu trưởng).</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sz w:val="28"/>
          <w:szCs w:val="28"/>
        </w:rPr>
        <w:t>2.2. Các đơn vị phòng, khoa, tổ trực thuộc Ban Giám hiệu tính đế</w:t>
      </w:r>
      <w:r>
        <w:rPr>
          <w:rFonts w:ascii="Times New Roman" w:hAnsi="Times New Roman" w:cs="Times New Roman"/>
          <w:sz w:val="28"/>
          <w:szCs w:val="28"/>
        </w:rPr>
        <w:t>n nay có 21</w:t>
      </w:r>
      <w:r w:rsidRPr="00EC27A1">
        <w:rPr>
          <w:rFonts w:ascii="Times New Roman" w:hAnsi="Times New Roman" w:cs="Times New Roman"/>
          <w:sz w:val="28"/>
          <w:szCs w:val="28"/>
        </w:rPr>
        <w:t xml:space="preserve"> đơn vị gồm: </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sz w:val="28"/>
          <w:szCs w:val="28"/>
        </w:rPr>
        <w:t>- 08 phòng chức năng: Phòng Tổ chức - Hành chính - Tổng hợp, Phòng Kế hoạch - Tài chính, Phòng Đào tạo, Phòng Thanh tra giáo dục và Công tác sinh viên, Phòng Thiết bị – Vật tư, Phòng Khoa học Công nghệ và Quan hệ quốc tế, Phòng Khảo thí và Đảm bảo chất lượng, Phòng Quản trị cơ sở vật chất.</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sz w:val="28"/>
          <w:szCs w:val="28"/>
        </w:rPr>
        <w:t>- 07 khoa chuyên môn: Khoa học cơ bản, Khoa Lý luận chính trị, Khoa Cơ khí, Khoa Động lực - Nhiệt lạnh, Khoa Điện - Điện tử, Khoa Công nghệ thông tin, Khoa Công nghệ may - Thời trang.</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sz w:val="28"/>
          <w:szCs w:val="28"/>
        </w:rPr>
        <w:t>- 04 Trung tâm:</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sz w:val="28"/>
          <w:szCs w:val="28"/>
        </w:rPr>
        <w:t>+ Trung tâm Truyền thông - Thư viện</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sz w:val="28"/>
          <w:szCs w:val="28"/>
        </w:rPr>
        <w:t>+ Trung tâm tiếng Đức</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sz w:val="28"/>
          <w:szCs w:val="28"/>
        </w:rPr>
        <w:t>+ Trung tâm Bảo trì - Cơ điện</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sz w:val="28"/>
          <w:szCs w:val="28"/>
        </w:rPr>
        <w:t>+ Trung tâm ngoại ngữ - Tin học và đào tạo ngắn hạn.</w:t>
      </w:r>
    </w:p>
    <w:p w:rsidR="003A6BF5" w:rsidRPr="00EC27A1" w:rsidRDefault="003A6BF5" w:rsidP="00501732">
      <w:pPr>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EC27A1">
        <w:rPr>
          <w:rFonts w:ascii="Times New Roman" w:hAnsi="Times New Roman" w:cs="Times New Roman"/>
          <w:sz w:val="28"/>
          <w:szCs w:val="28"/>
        </w:rPr>
        <w:t>01 Trường Trung học phổ thông</w:t>
      </w:r>
    </w:p>
    <w:p w:rsidR="003A6BF5" w:rsidRPr="00EC27A1" w:rsidRDefault="003A6BF5" w:rsidP="00501732">
      <w:pPr>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EC27A1">
        <w:rPr>
          <w:rFonts w:ascii="Times New Roman" w:hAnsi="Times New Roman" w:cs="Times New Roman"/>
          <w:sz w:val="28"/>
          <w:szCs w:val="28"/>
        </w:rPr>
        <w:t>01 Trạm y tế</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b/>
          <w:bCs/>
          <w:i/>
          <w:iCs/>
          <w:sz w:val="28"/>
          <w:szCs w:val="28"/>
          <w:u w:val="single"/>
        </w:rPr>
        <w:t>Trong đó:</w:t>
      </w:r>
      <w:r w:rsidRPr="00EC27A1">
        <w:rPr>
          <w:rFonts w:ascii="Times New Roman" w:hAnsi="Times New Roman" w:cs="Times New Roman"/>
          <w:sz w:val="28"/>
          <w:szCs w:val="28"/>
        </w:rPr>
        <w:t xml:space="preserve"> </w:t>
      </w:r>
    </w:p>
    <w:p w:rsidR="003A6BF5" w:rsidRPr="00EC27A1" w:rsidRDefault="003A6BF5" w:rsidP="00501732">
      <w:pPr>
        <w:tabs>
          <w:tab w:val="left" w:pos="7680"/>
        </w:tabs>
        <w:ind w:firstLine="720"/>
        <w:jc w:val="both"/>
        <w:rPr>
          <w:rFonts w:ascii="Times New Roman" w:hAnsi="Times New Roman" w:cs="Times New Roman"/>
          <w:sz w:val="28"/>
          <w:szCs w:val="28"/>
        </w:rPr>
      </w:pPr>
      <w:r w:rsidRPr="00EC27A1">
        <w:rPr>
          <w:rFonts w:ascii="Times New Roman" w:hAnsi="Times New Roman" w:cs="Times New Roman"/>
          <w:sz w:val="28"/>
          <w:szCs w:val="28"/>
        </w:rPr>
        <w:t>+ Số Đảng viên của Đảng bộ Trườ</w:t>
      </w:r>
      <w:r>
        <w:rPr>
          <w:rFonts w:ascii="Times New Roman" w:hAnsi="Times New Roman" w:cs="Times New Roman"/>
          <w:sz w:val="28"/>
          <w:szCs w:val="28"/>
        </w:rPr>
        <w:t xml:space="preserve">ng </w:t>
      </w:r>
      <w:r>
        <w:rPr>
          <w:rFonts w:ascii="Times New Roman" w:hAnsi="Times New Roman" w:cs="Times New Roman"/>
          <w:sz w:val="28"/>
          <w:szCs w:val="28"/>
        </w:rPr>
        <w:tab/>
      </w:r>
      <w:r>
        <w:rPr>
          <w:rFonts w:ascii="Times New Roman" w:hAnsi="Times New Roman" w:cs="Times New Roman"/>
          <w:sz w:val="28"/>
          <w:szCs w:val="28"/>
        </w:rPr>
        <w:tab/>
      </w:r>
      <w:r w:rsidRPr="00EC27A1">
        <w:rPr>
          <w:rFonts w:ascii="Times New Roman" w:hAnsi="Times New Roman" w:cs="Times New Roman"/>
          <w:sz w:val="28"/>
          <w:szCs w:val="28"/>
        </w:rPr>
        <w:t>: 62</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sz w:val="28"/>
          <w:szCs w:val="28"/>
        </w:rPr>
        <w:t>+ Số Đoàn viên chi đoàn Giáo viên</w:t>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EC27A1">
        <w:rPr>
          <w:rFonts w:ascii="Times New Roman" w:hAnsi="Times New Roman" w:cs="Times New Roman"/>
          <w:sz w:val="28"/>
          <w:szCs w:val="28"/>
        </w:rPr>
        <w:t>: 77</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sz w:val="28"/>
          <w:szCs w:val="28"/>
        </w:rPr>
        <w:t>+ Biên chế</w:t>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EC27A1">
        <w:rPr>
          <w:rFonts w:ascii="Times New Roman" w:hAnsi="Times New Roman" w:cs="Times New Roman"/>
          <w:sz w:val="28"/>
          <w:szCs w:val="28"/>
        </w:rPr>
        <w:t>: 117</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sz w:val="28"/>
          <w:szCs w:val="28"/>
        </w:rPr>
        <w:t>+ Hợp đồng quỹ lương và tập sự</w:t>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EC27A1">
        <w:rPr>
          <w:rFonts w:ascii="Times New Roman" w:hAnsi="Times New Roman" w:cs="Times New Roman"/>
          <w:sz w:val="28"/>
          <w:szCs w:val="28"/>
        </w:rPr>
        <w:t>: 191</w:t>
      </w:r>
    </w:p>
    <w:p w:rsidR="003A6BF5" w:rsidRPr="00EC27A1" w:rsidRDefault="003A6BF5" w:rsidP="00501732">
      <w:pPr>
        <w:tabs>
          <w:tab w:val="left" w:pos="7920"/>
        </w:tabs>
        <w:ind w:firstLine="720"/>
        <w:jc w:val="both"/>
        <w:rPr>
          <w:rFonts w:ascii="Times New Roman" w:hAnsi="Times New Roman" w:cs="Times New Roman"/>
          <w:sz w:val="28"/>
          <w:szCs w:val="28"/>
        </w:rPr>
      </w:pPr>
      <w:r>
        <w:rPr>
          <w:rFonts w:ascii="Times New Roman" w:hAnsi="Times New Roman" w:cs="Times New Roman"/>
          <w:sz w:val="28"/>
          <w:szCs w:val="28"/>
        </w:rPr>
        <w:t>+ Nam</w:t>
      </w:r>
      <w:r>
        <w:rPr>
          <w:rFonts w:ascii="Times New Roman" w:hAnsi="Times New Roman" w:cs="Times New Roman"/>
          <w:sz w:val="28"/>
          <w:szCs w:val="28"/>
        </w:rPr>
        <w:tab/>
        <w:t xml:space="preserve">: </w:t>
      </w:r>
      <w:r w:rsidRPr="00EC27A1">
        <w:rPr>
          <w:rFonts w:ascii="Times New Roman" w:hAnsi="Times New Roman" w:cs="Times New Roman"/>
          <w:sz w:val="28"/>
          <w:szCs w:val="28"/>
        </w:rPr>
        <w:t>167</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sz w:val="28"/>
          <w:szCs w:val="28"/>
        </w:rPr>
        <w:t>+ Nữ</w:t>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t xml:space="preserve">           </w:t>
      </w:r>
      <w:r>
        <w:rPr>
          <w:rFonts w:ascii="Times New Roman" w:hAnsi="Times New Roman" w:cs="Times New Roman"/>
          <w:sz w:val="28"/>
          <w:szCs w:val="28"/>
        </w:rPr>
        <w:tab/>
      </w:r>
      <w:r>
        <w:rPr>
          <w:rFonts w:ascii="Times New Roman" w:hAnsi="Times New Roman" w:cs="Times New Roman"/>
          <w:sz w:val="28"/>
          <w:szCs w:val="28"/>
        </w:rPr>
        <w:tab/>
      </w:r>
      <w:r w:rsidRPr="00EC27A1">
        <w:rPr>
          <w:rFonts w:ascii="Times New Roman" w:hAnsi="Times New Roman" w:cs="Times New Roman"/>
          <w:sz w:val="28"/>
          <w:szCs w:val="28"/>
        </w:rPr>
        <w:t>: 140</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sz w:val="28"/>
          <w:szCs w:val="28"/>
        </w:rPr>
        <w:t>+ Số giảng viên, giáo viên trực tiếp giảng dạy (chuyên trách)</w:t>
      </w:r>
      <w:r>
        <w:rPr>
          <w:rFonts w:ascii="Times New Roman" w:hAnsi="Times New Roman" w:cs="Times New Roman"/>
          <w:sz w:val="28"/>
          <w:szCs w:val="28"/>
        </w:rPr>
        <w:t xml:space="preserve">      </w:t>
      </w:r>
      <w:r w:rsidRPr="00EC27A1">
        <w:rPr>
          <w:rFonts w:ascii="Times New Roman" w:hAnsi="Times New Roman" w:cs="Times New Roman"/>
          <w:sz w:val="28"/>
          <w:szCs w:val="28"/>
        </w:rPr>
        <w:t>: 226</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sz w:val="28"/>
          <w:szCs w:val="28"/>
        </w:rPr>
        <w:t>+ Số cán bộ - nhân viên các phòng ban chức năng</w:t>
      </w:r>
      <w:r w:rsidRPr="00EC27A1">
        <w:rPr>
          <w:rFonts w:ascii="Times New Roman" w:hAnsi="Times New Roman" w:cs="Times New Roman"/>
          <w:sz w:val="28"/>
          <w:szCs w:val="28"/>
        </w:rPr>
        <w:tab/>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sidRPr="00EC27A1">
        <w:rPr>
          <w:rFonts w:ascii="Times New Roman" w:hAnsi="Times New Roman" w:cs="Times New Roman"/>
          <w:sz w:val="28"/>
          <w:szCs w:val="28"/>
        </w:rPr>
        <w:t>: 106</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sz w:val="28"/>
          <w:szCs w:val="28"/>
        </w:rPr>
        <w:t xml:space="preserve">+ Số giảng viên thỉnh giảng khối chuyên nghiệp      </w:t>
      </w:r>
      <w:r>
        <w:rPr>
          <w:rFonts w:ascii="Times New Roman" w:hAnsi="Times New Roman" w:cs="Times New Roman"/>
          <w:sz w:val="28"/>
          <w:szCs w:val="28"/>
        </w:rPr>
        <w:tab/>
      </w:r>
      <w:r>
        <w:rPr>
          <w:rFonts w:ascii="Times New Roman" w:hAnsi="Times New Roman" w:cs="Times New Roman"/>
          <w:sz w:val="28"/>
          <w:szCs w:val="28"/>
        </w:rPr>
        <w:tab/>
      </w:r>
      <w:r w:rsidRPr="00EC27A1">
        <w:rPr>
          <w:rFonts w:ascii="Times New Roman" w:hAnsi="Times New Roman" w:cs="Times New Roman"/>
          <w:sz w:val="28"/>
          <w:szCs w:val="28"/>
        </w:rPr>
        <w:t>: 03</w:t>
      </w:r>
    </w:p>
    <w:p w:rsidR="003A6BF5" w:rsidRPr="00EC27A1" w:rsidRDefault="003A6BF5" w:rsidP="00501732">
      <w:pPr>
        <w:ind w:firstLine="720"/>
        <w:jc w:val="both"/>
        <w:rPr>
          <w:rFonts w:ascii="Times New Roman" w:hAnsi="Times New Roman" w:cs="Times New Roman"/>
          <w:sz w:val="28"/>
          <w:szCs w:val="28"/>
        </w:rPr>
      </w:pPr>
      <w:r w:rsidRPr="00EC27A1">
        <w:rPr>
          <w:rFonts w:ascii="Times New Roman" w:hAnsi="Times New Roman" w:cs="Times New Roman"/>
          <w:sz w:val="28"/>
          <w:szCs w:val="28"/>
        </w:rPr>
        <w:t>+ Số giáo viên thỉnh giảng Trường THPT</w:t>
      </w:r>
      <w:r w:rsidRPr="00EC27A1">
        <w:rPr>
          <w:rFonts w:ascii="Times New Roman" w:hAnsi="Times New Roman" w:cs="Times New Roman"/>
          <w:sz w:val="28"/>
          <w:szCs w:val="28"/>
        </w:rPr>
        <w:tab/>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EC27A1">
        <w:rPr>
          <w:rFonts w:ascii="Times New Roman" w:hAnsi="Times New Roman" w:cs="Times New Roman"/>
          <w:sz w:val="28"/>
          <w:szCs w:val="28"/>
        </w:rPr>
        <w:t>: 09</w:t>
      </w:r>
    </w:p>
    <w:p w:rsidR="003A6BF5" w:rsidRPr="00EC27A1" w:rsidRDefault="003A6BF5" w:rsidP="00662FA5">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3. Về cơ sở vật chất :</w:t>
      </w:r>
    </w:p>
    <w:p w:rsidR="003A6BF5" w:rsidRPr="00EC27A1" w:rsidRDefault="003A6BF5" w:rsidP="00662FA5">
      <w:pPr>
        <w:ind w:firstLine="720"/>
        <w:jc w:val="both"/>
        <w:rPr>
          <w:rFonts w:ascii="Times New Roman" w:hAnsi="Times New Roman" w:cs="Times New Roman"/>
          <w:sz w:val="28"/>
          <w:szCs w:val="28"/>
        </w:rPr>
      </w:pPr>
      <w:r w:rsidRPr="00EC27A1">
        <w:rPr>
          <w:rFonts w:ascii="Times New Roman" w:hAnsi="Times New Roman" w:cs="Times New Roman"/>
          <w:sz w:val="28"/>
          <w:szCs w:val="28"/>
        </w:rPr>
        <w:t>Môi trường sư phạm ngày càng được cải thiện, xanh – sạch – đẹp, điều kiện làm việc, điều kiện dạy và học được quan tâm chu đáo.</w:t>
      </w:r>
    </w:p>
    <w:p w:rsidR="003A6BF5" w:rsidRPr="00EC27A1" w:rsidRDefault="003A6BF5" w:rsidP="00662FA5">
      <w:pPr>
        <w:ind w:firstLine="720"/>
        <w:jc w:val="both"/>
        <w:rPr>
          <w:rFonts w:ascii="Times New Roman" w:hAnsi="Times New Roman" w:cs="Times New Roman"/>
          <w:sz w:val="28"/>
          <w:szCs w:val="28"/>
        </w:rPr>
      </w:pPr>
      <w:r w:rsidRPr="00EC27A1">
        <w:rPr>
          <w:rFonts w:ascii="Times New Roman" w:hAnsi="Times New Roman" w:cs="Times New Roman"/>
          <w:sz w:val="28"/>
          <w:szCs w:val="28"/>
        </w:rPr>
        <w:t>Việc đầu tư mua sắm trang thiết bị có trọng tâm, hàng năm được bổ sung tăng cường thiết bị máy móc hiện đại từ nguồn kinh phí ngân sách và thu sự nghiệp.</w:t>
      </w:r>
    </w:p>
    <w:p w:rsidR="003A6BF5" w:rsidRPr="00EC27A1" w:rsidRDefault="003A6BF5" w:rsidP="00662FA5">
      <w:pPr>
        <w:ind w:firstLine="720"/>
        <w:jc w:val="both"/>
        <w:rPr>
          <w:rFonts w:ascii="Times New Roman" w:hAnsi="Times New Roman" w:cs="Times New Roman"/>
          <w:sz w:val="28"/>
          <w:szCs w:val="28"/>
        </w:rPr>
      </w:pPr>
      <w:r w:rsidRPr="00EC27A1">
        <w:rPr>
          <w:rFonts w:ascii="Times New Roman" w:hAnsi="Times New Roman" w:cs="Times New Roman"/>
          <w:sz w:val="28"/>
          <w:szCs w:val="28"/>
        </w:rPr>
        <w:t>Các hoạt động của chính quyền, đoàn thể được duy trì thường xuyên.</w:t>
      </w:r>
    </w:p>
    <w:p w:rsidR="003A6BF5" w:rsidRPr="00EC27A1" w:rsidRDefault="003A6BF5" w:rsidP="00662FA5">
      <w:pPr>
        <w:ind w:firstLine="720"/>
        <w:jc w:val="both"/>
        <w:rPr>
          <w:rFonts w:ascii="Times New Roman" w:hAnsi="Times New Roman" w:cs="Times New Roman"/>
          <w:sz w:val="28"/>
          <w:szCs w:val="28"/>
        </w:rPr>
      </w:pPr>
      <w:r w:rsidRPr="00EC27A1">
        <w:rPr>
          <w:rFonts w:ascii="Times New Roman" w:hAnsi="Times New Roman" w:cs="Times New Roman"/>
          <w:sz w:val="28"/>
          <w:szCs w:val="28"/>
        </w:rPr>
        <w:t>Các chế độ chính sách của người lao động được đảm bảo thực hiện nghiêm túc, đúng và đủ.</w:t>
      </w:r>
    </w:p>
    <w:p w:rsidR="003A6BF5" w:rsidRDefault="003A6BF5" w:rsidP="00662FA5">
      <w:pPr>
        <w:ind w:firstLine="720"/>
        <w:jc w:val="both"/>
        <w:rPr>
          <w:rFonts w:ascii="Times New Roman" w:hAnsi="Times New Roman" w:cs="Times New Roman"/>
          <w:b/>
          <w:bCs/>
          <w:sz w:val="28"/>
          <w:szCs w:val="28"/>
        </w:rPr>
      </w:pPr>
    </w:p>
    <w:p w:rsidR="003A6BF5" w:rsidRDefault="003A6BF5" w:rsidP="00662FA5">
      <w:pPr>
        <w:ind w:firstLine="720"/>
        <w:jc w:val="both"/>
        <w:rPr>
          <w:rFonts w:ascii="Times New Roman" w:hAnsi="Times New Roman" w:cs="Times New Roman"/>
          <w:b/>
          <w:bCs/>
          <w:sz w:val="28"/>
          <w:szCs w:val="28"/>
        </w:rPr>
      </w:pPr>
    </w:p>
    <w:p w:rsidR="003A6BF5" w:rsidRPr="00E051A4" w:rsidRDefault="003A6BF5" w:rsidP="00662FA5">
      <w:pPr>
        <w:ind w:firstLine="720"/>
        <w:jc w:val="both"/>
        <w:rPr>
          <w:rFonts w:ascii="Times New Roman" w:hAnsi="Times New Roman" w:cs="Times New Roman"/>
          <w:i/>
          <w:iCs/>
          <w:sz w:val="28"/>
          <w:szCs w:val="28"/>
        </w:rPr>
      </w:pPr>
      <w:r w:rsidRPr="00E051A4">
        <w:rPr>
          <w:rFonts w:ascii="Times New Roman" w:hAnsi="Times New Roman" w:cs="Times New Roman"/>
          <w:b/>
          <w:bCs/>
          <w:sz w:val="28"/>
          <w:szCs w:val="28"/>
        </w:rPr>
        <w:t>4. Thuận lợi</w:t>
      </w:r>
    </w:p>
    <w:p w:rsidR="003A6BF5" w:rsidRPr="00662FA5" w:rsidRDefault="003A6BF5" w:rsidP="00662FA5">
      <w:pPr>
        <w:ind w:firstLine="720"/>
        <w:jc w:val="both"/>
        <w:rPr>
          <w:rFonts w:ascii="Times New Roman" w:hAnsi="Times New Roman" w:cs="Times New Roman"/>
          <w:sz w:val="28"/>
          <w:szCs w:val="28"/>
        </w:rPr>
      </w:pPr>
      <w:r w:rsidRPr="00662FA5">
        <w:rPr>
          <w:rFonts w:ascii="Times New Roman" w:hAnsi="Times New Roman" w:cs="Times New Roman"/>
          <w:sz w:val="28"/>
          <w:szCs w:val="28"/>
        </w:rPr>
        <w:t>Đảng bộ luôn nhận được sự quan tâm chỉ đạo và hướng dẫn kịp thời của Thành ủy và Đảng ủy Sở Giáo dục và Đào tạo thành phố Hồ Chí Minh.</w:t>
      </w:r>
    </w:p>
    <w:p w:rsidR="003A6BF5" w:rsidRPr="00662FA5" w:rsidRDefault="003A6BF5" w:rsidP="00662FA5">
      <w:pPr>
        <w:ind w:firstLine="720"/>
        <w:jc w:val="both"/>
        <w:rPr>
          <w:rFonts w:ascii="Times New Roman" w:hAnsi="Times New Roman" w:cs="Times New Roman"/>
          <w:sz w:val="28"/>
          <w:szCs w:val="28"/>
        </w:rPr>
      </w:pPr>
      <w:r w:rsidRPr="00662FA5">
        <w:rPr>
          <w:rFonts w:ascii="Times New Roman" w:hAnsi="Times New Roman" w:cs="Times New Roman"/>
          <w:sz w:val="28"/>
          <w:szCs w:val="28"/>
        </w:rPr>
        <w:t>Đảng ủy thực hiện nghiêm túc quy chế hoạt động đã xây dựng. Đảng viên chấp hành tốt các chủ trương chính sách của Đảng và Nhà nước, có tinh thần trách nhiệm cao trong công tác, luôn có ý thức phấn đấu, tự giác hoàn thành nhiệm vụ được giao.</w:t>
      </w:r>
    </w:p>
    <w:p w:rsidR="003A6BF5" w:rsidRPr="00662FA5" w:rsidRDefault="003A6BF5" w:rsidP="00662FA5">
      <w:pPr>
        <w:ind w:firstLine="720"/>
        <w:jc w:val="both"/>
        <w:rPr>
          <w:rFonts w:ascii="Times New Roman" w:hAnsi="Times New Roman" w:cs="Times New Roman"/>
          <w:sz w:val="28"/>
          <w:szCs w:val="28"/>
        </w:rPr>
      </w:pPr>
      <w:r w:rsidRPr="00662FA5">
        <w:rPr>
          <w:rFonts w:ascii="Times New Roman" w:hAnsi="Times New Roman" w:cs="Times New Roman"/>
          <w:sz w:val="28"/>
          <w:szCs w:val="28"/>
        </w:rPr>
        <w:t>Đội ngũ cán bộ, giảng viên, giáo viên, nhân viên nhà trường không ngừng học hỏi, nâng cao trình độ chuyên môn, nghiệp vụ sư phạm.</w:t>
      </w:r>
    </w:p>
    <w:p w:rsidR="003A6BF5" w:rsidRPr="00662FA5" w:rsidRDefault="003A6BF5" w:rsidP="00662FA5">
      <w:pPr>
        <w:ind w:firstLine="720"/>
        <w:jc w:val="both"/>
        <w:rPr>
          <w:rFonts w:ascii="Times New Roman" w:hAnsi="Times New Roman" w:cs="Times New Roman"/>
          <w:b/>
          <w:bCs/>
          <w:sz w:val="28"/>
          <w:szCs w:val="28"/>
        </w:rPr>
      </w:pPr>
      <w:r w:rsidRPr="00E051A4">
        <w:rPr>
          <w:rFonts w:ascii="Times New Roman" w:hAnsi="Times New Roman" w:cs="Times New Roman"/>
          <w:b/>
          <w:bCs/>
          <w:sz w:val="28"/>
          <w:szCs w:val="28"/>
        </w:rPr>
        <w:t>5. Khó khăn</w:t>
      </w:r>
    </w:p>
    <w:p w:rsidR="003A6BF5" w:rsidRPr="00662FA5" w:rsidRDefault="003A6BF5" w:rsidP="00662FA5">
      <w:pPr>
        <w:ind w:firstLine="720"/>
        <w:jc w:val="both"/>
        <w:rPr>
          <w:rFonts w:ascii="Times New Roman" w:hAnsi="Times New Roman" w:cs="Times New Roman"/>
          <w:sz w:val="28"/>
          <w:szCs w:val="28"/>
        </w:rPr>
      </w:pPr>
      <w:r w:rsidRPr="00662FA5">
        <w:rPr>
          <w:rFonts w:ascii="Times New Roman" w:hAnsi="Times New Roman" w:cs="Times New Roman"/>
          <w:sz w:val="28"/>
          <w:szCs w:val="28"/>
        </w:rPr>
        <w:t>Còn thiếu lực lượng, giảng viên, giáo viên có trình độ tiến s</w:t>
      </w:r>
      <w:r>
        <w:rPr>
          <w:rFonts w:ascii="Times New Roman" w:hAnsi="Times New Roman" w:cs="Times New Roman"/>
          <w:sz w:val="28"/>
          <w:szCs w:val="28"/>
        </w:rPr>
        <w:t>ĩ</w:t>
      </w:r>
      <w:r w:rsidRPr="00662FA5">
        <w:rPr>
          <w:rFonts w:ascii="Times New Roman" w:hAnsi="Times New Roman" w:cs="Times New Roman"/>
          <w:sz w:val="28"/>
          <w:szCs w:val="28"/>
        </w:rPr>
        <w:t>, lực lượng chuyên gia đầu ngành, có kinh nghiệm thực tế.</w:t>
      </w:r>
    </w:p>
    <w:p w:rsidR="003A6BF5" w:rsidRPr="00662FA5" w:rsidRDefault="003A6BF5" w:rsidP="00662FA5">
      <w:pPr>
        <w:ind w:firstLine="720"/>
        <w:jc w:val="both"/>
        <w:rPr>
          <w:rFonts w:ascii="Times New Roman" w:hAnsi="Times New Roman" w:cs="Times New Roman"/>
          <w:sz w:val="28"/>
          <w:szCs w:val="28"/>
        </w:rPr>
      </w:pPr>
      <w:r w:rsidRPr="00662FA5">
        <w:rPr>
          <w:rFonts w:ascii="Times New Roman" w:hAnsi="Times New Roman" w:cs="Times New Roman"/>
          <w:sz w:val="28"/>
          <w:szCs w:val="28"/>
        </w:rPr>
        <w:t>Công tác phát triển đảng đã được quan tâm nhưng việc phát triển đảng trong lực lượng học sinh sinh viên còn nhiều khó khăn do thời gian học tập tại trường của sinh viên ngắn nên chủ yếu dừng ở việc bồi dưỡng cảm tình đảng.</w:t>
      </w:r>
    </w:p>
    <w:p w:rsidR="003A6BF5" w:rsidRPr="00EC27A1" w:rsidRDefault="003A6BF5" w:rsidP="00662FA5">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II. THỰC HIỆN NHIỆM VỤ CHÍNH TRỊ ĐẠI HỘI ĐẢNG BỘ NHIỆM KỲ X (2010 – 2015):</w:t>
      </w:r>
    </w:p>
    <w:p w:rsidR="003A6BF5" w:rsidRPr="00EC27A1" w:rsidRDefault="003A6BF5" w:rsidP="00662FA5">
      <w:pPr>
        <w:pStyle w:val="ListParagraph"/>
        <w:numPr>
          <w:ilvl w:val="0"/>
          <w:numId w:val="18"/>
        </w:numPr>
        <w:tabs>
          <w:tab w:val="left" w:pos="1080"/>
        </w:tabs>
        <w:ind w:left="0"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Kết quả lãnh đạo thực hiện nhiệm vụ đào tạo.</w:t>
      </w:r>
    </w:p>
    <w:p w:rsidR="003A6BF5" w:rsidRPr="00EC27A1" w:rsidRDefault="003A6BF5" w:rsidP="00662FA5">
      <w:pPr>
        <w:ind w:firstLine="720"/>
        <w:jc w:val="both"/>
        <w:rPr>
          <w:rFonts w:ascii="Times New Roman" w:hAnsi="Times New Roman" w:cs="Times New Roman"/>
          <w:sz w:val="28"/>
          <w:szCs w:val="28"/>
        </w:rPr>
      </w:pPr>
      <w:r w:rsidRPr="00EC27A1">
        <w:rPr>
          <w:rFonts w:ascii="Times New Roman" w:hAnsi="Times New Roman" w:cs="Times New Roman"/>
          <w:sz w:val="28"/>
          <w:szCs w:val="28"/>
        </w:rPr>
        <w:t xml:space="preserve">Từ đầu nhiệm kỳ cho tới nay, Đảng ủy, Đảng bộ nhà trường lãnh đạo các đơn vị phòng, khoa và các tổ chức đoàn thể Công đoàn, Đoàn thanh niên – Hội sinh viên thực hiện nhiệm vụ chính trị: </w:t>
      </w:r>
    </w:p>
    <w:p w:rsidR="003A6BF5" w:rsidRPr="00EC27A1" w:rsidRDefault="003A6BF5" w:rsidP="00662FA5">
      <w:pPr>
        <w:ind w:firstLine="720"/>
        <w:jc w:val="both"/>
        <w:rPr>
          <w:rFonts w:ascii="Times New Roman" w:hAnsi="Times New Roman" w:cs="Times New Roman"/>
          <w:sz w:val="28"/>
          <w:szCs w:val="28"/>
        </w:rPr>
      </w:pPr>
      <w:r w:rsidRPr="00EC27A1">
        <w:rPr>
          <w:rFonts w:ascii="Times New Roman" w:hAnsi="Times New Roman" w:cs="Times New Roman"/>
          <w:sz w:val="28"/>
          <w:szCs w:val="28"/>
        </w:rPr>
        <w:t>Đào tạo các hệ: Cao đẳng, Trung cấp chuyên nghiệp, Trung học phổ thông, Bồi dưỡng văn hóa ngoài giờ, dạy nghề ngắn hạn.</w:t>
      </w:r>
    </w:p>
    <w:p w:rsidR="003A6BF5" w:rsidRPr="00EC27A1" w:rsidRDefault="003A6BF5" w:rsidP="00662FA5">
      <w:pPr>
        <w:ind w:firstLine="720"/>
        <w:jc w:val="both"/>
        <w:rPr>
          <w:rFonts w:ascii="Times New Roman" w:hAnsi="Times New Roman" w:cs="Times New Roman"/>
          <w:sz w:val="28"/>
          <w:szCs w:val="28"/>
        </w:rPr>
      </w:pPr>
      <w:r w:rsidRPr="00EC27A1">
        <w:rPr>
          <w:rFonts w:ascii="Times New Roman" w:hAnsi="Times New Roman" w:cs="Times New Roman"/>
          <w:sz w:val="28"/>
          <w:szCs w:val="28"/>
        </w:rPr>
        <w:t>Theo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 đã tạo điều kiện giúp nhà trường có nhiều cơ hội mở rộng quy mô đào tạo, đẩy mạnh nghiên cứu khoa học, khẳng định uy tín của Trường và góp phần đào tạo nguồn nhân lực chất lượng cao phục vụ sự nghiệp công nghiệp hóa, hiện đại hóa thành phố và các khu vực lân cận.</w:t>
      </w:r>
    </w:p>
    <w:p w:rsidR="003A6BF5" w:rsidRPr="00EC27A1" w:rsidRDefault="003A6BF5" w:rsidP="00662FA5">
      <w:pPr>
        <w:ind w:firstLine="720"/>
        <w:jc w:val="both"/>
        <w:rPr>
          <w:rFonts w:ascii="Times New Roman" w:hAnsi="Times New Roman" w:cs="Times New Roman"/>
          <w:sz w:val="28"/>
          <w:szCs w:val="28"/>
        </w:rPr>
      </w:pPr>
      <w:r w:rsidRPr="00EC27A1">
        <w:rPr>
          <w:rFonts w:ascii="Times New Roman" w:hAnsi="Times New Roman" w:cs="Times New Roman"/>
          <w:sz w:val="28"/>
          <w:szCs w:val="28"/>
        </w:rPr>
        <w:t>Với quyết tâm xây dựng nhà trường ổn định và phát triển thành trường trọng điểm của thành phố và khu vực, trong nội dung sinh hoạt hàng tháng, Đảng bộ tập trung thông qua nhiều chủ trương làm căn cứ để chính quyền đề ra các biện pháp thực hiện, cụ thể:</w:t>
      </w:r>
    </w:p>
    <w:p w:rsidR="003A6BF5" w:rsidRPr="00EC27A1" w:rsidRDefault="003A6BF5" w:rsidP="004C607D">
      <w:pPr>
        <w:jc w:val="both"/>
        <w:rPr>
          <w:rFonts w:ascii="Times New Roman" w:hAnsi="Times New Roman" w:cs="Times New Roman"/>
          <w:i/>
          <w:iCs/>
          <w:sz w:val="28"/>
          <w:szCs w:val="28"/>
        </w:rPr>
      </w:pPr>
      <w:r w:rsidRPr="00EC27A1">
        <w:rPr>
          <w:rFonts w:ascii="Times New Roman" w:hAnsi="Times New Roman" w:cs="Times New Roman"/>
          <w:b/>
          <w:bCs/>
          <w:i/>
          <w:iCs/>
          <w:sz w:val="28"/>
          <w:szCs w:val="28"/>
        </w:rPr>
        <w:t xml:space="preserve"> </w:t>
      </w:r>
      <w:r w:rsidRPr="00EC27A1">
        <w:rPr>
          <w:rFonts w:ascii="Times New Roman" w:hAnsi="Times New Roman" w:cs="Times New Roman"/>
          <w:b/>
          <w:bCs/>
          <w:i/>
          <w:iCs/>
          <w:sz w:val="28"/>
          <w:szCs w:val="28"/>
        </w:rPr>
        <w:tab/>
        <w:t xml:space="preserve">Về lãnh đạo thực hiện công tác tuyển sinh:  </w:t>
      </w:r>
    </w:p>
    <w:p w:rsidR="003A6BF5" w:rsidRPr="005E1124" w:rsidRDefault="003A6BF5" w:rsidP="004C607D">
      <w:pPr>
        <w:jc w:val="both"/>
        <w:rPr>
          <w:rFonts w:ascii="Times New Roman" w:hAnsi="Times New Roman" w:cs="Times New Roman"/>
          <w:sz w:val="26"/>
          <w:szCs w:val="26"/>
        </w:rPr>
      </w:pPr>
      <w:r w:rsidRPr="00EC27A1">
        <w:rPr>
          <w:rFonts w:ascii="Times New Roman" w:hAnsi="Times New Roman" w:cs="Times New Roman"/>
          <w:sz w:val="28"/>
          <w:szCs w:val="28"/>
        </w:rPr>
        <w:t>      </w:t>
      </w:r>
      <w:r w:rsidRPr="00EC27A1">
        <w:rPr>
          <w:rFonts w:ascii="Times New Roman" w:hAnsi="Times New Roman" w:cs="Times New Roman"/>
          <w:sz w:val="28"/>
          <w:szCs w:val="28"/>
        </w:rPr>
        <w:tab/>
        <w:t xml:space="preserve">Lấy chất lượng đào tạo làm mục tiêu phấn đấu để nâng cao uy tín của trường. Nhà Trường thực hiện nghiêm túc chặt chẽ, đúng quy chế tuyển sinh của </w:t>
      </w:r>
      <w:r w:rsidRPr="005E1124">
        <w:rPr>
          <w:rFonts w:ascii="Times New Roman" w:hAnsi="Times New Roman" w:cs="Times New Roman"/>
          <w:sz w:val="26"/>
          <w:szCs w:val="26"/>
        </w:rPr>
        <w:t>Bộ Giáo dục và Đào tạo. Số liệu tuyển sinh từ năm 2010 đến năm 2014 (phụ lục số 1)  </w:t>
      </w:r>
    </w:p>
    <w:p w:rsidR="003A6BF5" w:rsidRPr="00EC27A1" w:rsidRDefault="003A6BF5" w:rsidP="004C607D">
      <w:pPr>
        <w:jc w:val="both"/>
        <w:rPr>
          <w:rFonts w:ascii="Times New Roman" w:hAnsi="Times New Roman" w:cs="Times New Roman"/>
          <w:b/>
          <w:bCs/>
          <w:sz w:val="28"/>
          <w:szCs w:val="28"/>
        </w:rPr>
      </w:pPr>
      <w:r w:rsidRPr="00EC27A1">
        <w:rPr>
          <w:rFonts w:ascii="Times New Roman" w:hAnsi="Times New Roman" w:cs="Times New Roman"/>
          <w:sz w:val="28"/>
          <w:szCs w:val="28"/>
        </w:rPr>
        <w:tab/>
      </w:r>
      <w:r w:rsidRPr="00EC27A1">
        <w:rPr>
          <w:rFonts w:ascii="Times New Roman" w:hAnsi="Times New Roman" w:cs="Times New Roman"/>
          <w:b/>
          <w:bCs/>
          <w:sz w:val="28"/>
          <w:szCs w:val="28"/>
        </w:rPr>
        <w:t xml:space="preserve">Tồn tại: </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b/>
          <w:bCs/>
          <w:sz w:val="28"/>
          <w:szCs w:val="28"/>
        </w:rPr>
        <w:tab/>
      </w:r>
      <w:r w:rsidRPr="00EC27A1">
        <w:rPr>
          <w:rFonts w:ascii="Times New Roman" w:hAnsi="Times New Roman" w:cs="Times New Roman"/>
          <w:sz w:val="28"/>
          <w:szCs w:val="28"/>
        </w:rPr>
        <w:t xml:space="preserve">Công tác tuyển sinh hai năm cuối nhiệm kỳ số lượng ngày càng giảm do các trường tư thục dân lập thành lập mới ngày càng nhiều và quy chế tuyển sinh hàng năm có sự thay đổi do đó ảnh hưởng ít nhiều đến tâm lý của người học khi đăng ký chọn trường. </w:t>
      </w:r>
    </w:p>
    <w:p w:rsidR="003A6BF5" w:rsidRDefault="003A6BF5" w:rsidP="00662FA5">
      <w:pPr>
        <w:ind w:firstLine="720"/>
        <w:jc w:val="both"/>
        <w:rPr>
          <w:rFonts w:ascii="Times New Roman" w:hAnsi="Times New Roman" w:cs="Times New Roman"/>
          <w:sz w:val="28"/>
          <w:szCs w:val="28"/>
        </w:rPr>
      </w:pPr>
      <w:r w:rsidRPr="00662FA5">
        <w:rPr>
          <w:rFonts w:ascii="Times New Roman" w:hAnsi="Times New Roman" w:cs="Times New Roman"/>
          <w:sz w:val="28"/>
          <w:szCs w:val="28"/>
        </w:rPr>
        <w:t>Hoạt động đào tạo từ năm 2010 đến năm 2014</w:t>
      </w:r>
      <w:r w:rsidRPr="00EC27A1">
        <w:rPr>
          <w:rFonts w:ascii="Times New Roman" w:hAnsi="Times New Roman" w:cs="Times New Roman"/>
          <w:sz w:val="28"/>
          <w:szCs w:val="28"/>
        </w:rPr>
        <w:t xml:space="preserve"> (phụ lục số 2)</w:t>
      </w:r>
    </w:p>
    <w:p w:rsidR="003A6BF5" w:rsidRDefault="003A6BF5" w:rsidP="00662FA5">
      <w:pPr>
        <w:ind w:firstLine="720"/>
        <w:jc w:val="both"/>
        <w:rPr>
          <w:rFonts w:ascii="Times New Roman" w:hAnsi="Times New Roman" w:cs="Times New Roman"/>
          <w:sz w:val="28"/>
          <w:szCs w:val="28"/>
        </w:rPr>
      </w:pPr>
    </w:p>
    <w:p w:rsidR="003A6BF5" w:rsidRPr="00EC27A1" w:rsidRDefault="003A6BF5" w:rsidP="00662FA5">
      <w:pPr>
        <w:ind w:firstLine="720"/>
        <w:jc w:val="both"/>
        <w:rPr>
          <w:rFonts w:ascii="Times New Roman" w:hAnsi="Times New Roman" w:cs="Times New Roman"/>
          <w:sz w:val="28"/>
          <w:szCs w:val="28"/>
        </w:rPr>
      </w:pPr>
    </w:p>
    <w:p w:rsidR="003A6BF5" w:rsidRPr="00EC27A1" w:rsidRDefault="003A6BF5" w:rsidP="00662FA5">
      <w:pPr>
        <w:pStyle w:val="ListParagraph"/>
        <w:numPr>
          <w:ilvl w:val="0"/>
          <w:numId w:val="18"/>
        </w:numPr>
        <w:tabs>
          <w:tab w:val="left" w:pos="1080"/>
        </w:tabs>
        <w:ind w:left="0"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 xml:space="preserve">Về lãnh đạo thực hiện công tác Kiểm định và Đảm bảo chất lượng. </w:t>
      </w:r>
    </w:p>
    <w:p w:rsidR="003A6BF5" w:rsidRPr="00EC27A1" w:rsidRDefault="003A6BF5" w:rsidP="004C607D">
      <w:pPr>
        <w:pStyle w:val="NormalWeb"/>
        <w:spacing w:before="0" w:beforeAutospacing="0" w:after="0" w:afterAutospacing="0"/>
        <w:jc w:val="both"/>
        <w:rPr>
          <w:sz w:val="28"/>
          <w:szCs w:val="28"/>
        </w:rPr>
      </w:pPr>
      <w:r w:rsidRPr="00EC27A1">
        <w:rPr>
          <w:sz w:val="28"/>
          <w:szCs w:val="28"/>
        </w:rPr>
        <w:t>     </w:t>
      </w:r>
      <w:r w:rsidRPr="00EC27A1">
        <w:rPr>
          <w:sz w:val="28"/>
          <w:szCs w:val="28"/>
        </w:rPr>
        <w:tab/>
        <w:t>Hàng năm nhà trường duy trì và thực hiện tốt công tác dự giờ, kiểm tra toàn diện giảng viên, giáo viên; thường xuyên thanh tra, kiểm tra hoạt động sư phạm của nhà giáo nên đã kịp thời động viên và uốn nắn các sai sót, kết quả thực hiện nhiệm vụ chuyên môn của cá nhân và đơn vị ngày càng được hoàn thiện hơn.</w:t>
      </w:r>
    </w:p>
    <w:p w:rsidR="003A6BF5" w:rsidRPr="00EC27A1" w:rsidRDefault="003A6BF5" w:rsidP="004C607D">
      <w:pPr>
        <w:pStyle w:val="NormalWeb"/>
        <w:spacing w:before="0" w:beforeAutospacing="0" w:after="0" w:afterAutospacing="0"/>
        <w:jc w:val="both"/>
        <w:rPr>
          <w:sz w:val="28"/>
          <w:szCs w:val="28"/>
        </w:rPr>
      </w:pPr>
      <w:r w:rsidRPr="00EC27A1">
        <w:rPr>
          <w:sz w:val="28"/>
          <w:szCs w:val="28"/>
        </w:rPr>
        <w:t>     </w:t>
      </w:r>
      <w:r w:rsidRPr="00EC27A1">
        <w:rPr>
          <w:sz w:val="28"/>
          <w:szCs w:val="28"/>
        </w:rPr>
        <w:tab/>
        <w:t>Hoạt động của Hội đồng khoa học và đào tạo qua công tác dự giờ kiểm tra, đánh giá chuyên môn định kỳ từng học kỳ và từng năm học đã kịp thời chấn chỉnh khắc phục những vấn đề còn tồn tại để nâng cao chất lượ</w:t>
      </w:r>
      <w:r>
        <w:rPr>
          <w:sz w:val="28"/>
          <w:szCs w:val="28"/>
        </w:rPr>
        <w:t>ng đào t</w:t>
      </w:r>
      <w:r w:rsidRPr="00EC27A1">
        <w:rPr>
          <w:sz w:val="28"/>
          <w:szCs w:val="28"/>
        </w:rPr>
        <w:t>ạ</w:t>
      </w:r>
      <w:r>
        <w:rPr>
          <w:sz w:val="28"/>
          <w:szCs w:val="28"/>
        </w:rPr>
        <w:t>o</w:t>
      </w:r>
      <w:r w:rsidRPr="00EC27A1">
        <w:rPr>
          <w:sz w:val="28"/>
          <w:szCs w:val="28"/>
        </w:rPr>
        <w:t xml:space="preserve">. </w:t>
      </w:r>
    </w:p>
    <w:p w:rsidR="003A6BF5" w:rsidRPr="00EC27A1" w:rsidRDefault="003A6BF5" w:rsidP="00662FA5">
      <w:pPr>
        <w:pStyle w:val="NormalWeb"/>
        <w:spacing w:before="0" w:beforeAutospacing="0" w:after="0" w:afterAutospacing="0"/>
        <w:ind w:firstLine="720"/>
        <w:jc w:val="both"/>
        <w:rPr>
          <w:sz w:val="28"/>
          <w:szCs w:val="28"/>
        </w:rPr>
      </w:pPr>
      <w:r w:rsidRPr="00662FA5">
        <w:rPr>
          <w:sz w:val="28"/>
          <w:szCs w:val="28"/>
          <w:u w:val="single"/>
        </w:rPr>
        <w:t>Kết quả  cụ thể:</w:t>
      </w:r>
      <w:r w:rsidRPr="00EC27A1">
        <w:rPr>
          <w:i/>
          <w:iCs/>
          <w:sz w:val="28"/>
          <w:szCs w:val="28"/>
        </w:rPr>
        <w:t xml:space="preserve"> </w:t>
      </w:r>
      <w:r w:rsidRPr="00EC27A1">
        <w:rPr>
          <w:sz w:val="28"/>
          <w:szCs w:val="28"/>
        </w:rPr>
        <w:t>(phụ lục số 3)</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      </w:t>
      </w:r>
      <w:r w:rsidRPr="00EC27A1">
        <w:rPr>
          <w:rFonts w:ascii="Times New Roman" w:hAnsi="Times New Roman" w:cs="Times New Roman"/>
          <w:sz w:val="28"/>
          <w:szCs w:val="28"/>
        </w:rPr>
        <w:tab/>
        <w:t xml:space="preserve">Trường luôn lấy chất lượng đào tạo làm nhiệm vụ và chỉ tiêu phấn đấu hàng đầu, kết hợp giữa học lý thuyết đi đôi với thực hành, hàng năm trường đều đầu tư thời gian cho công tác hiệu chỉnh và hợp lý hóa chương trình đào tạo, đổi mới phương pháp giảng dạy theo hướng tích cực hóa người học.Trường chủ động đa dạng hóa các loại hình đào tạo, đáp ứng nhu cầu học nghề của xã hội </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Phong trào thi đua dạy tốt được GV hưởng ứng tích cực và đạt nhiều kết quả tốt. Các khoa tích cực tổ chức thao giảng cấp khoa nhằm thúc đẩy phong trào thi đua, nâng cao chất lượng giảng dạy của trường, đồng thời bồi dưỡng và tạo nguồn để chuẩn bị hội giảng các cấp (phụ lục số 4)</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 xml:space="preserve">       </w:t>
      </w:r>
      <w:r w:rsidRPr="00EC27A1">
        <w:rPr>
          <w:rFonts w:ascii="Times New Roman" w:hAnsi="Times New Roman" w:cs="Times New Roman"/>
          <w:sz w:val="28"/>
          <w:szCs w:val="28"/>
        </w:rPr>
        <w:tab/>
        <w:t xml:space="preserve">Về thành tích học tập của học sinh, sinh viên từ năm 2010 - 2014 </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(phụ lục số 5)</w:t>
      </w:r>
    </w:p>
    <w:p w:rsidR="003A6BF5" w:rsidRPr="00EC27A1" w:rsidRDefault="003A6BF5" w:rsidP="004C607D">
      <w:pPr>
        <w:pStyle w:val="NormalWeb"/>
        <w:spacing w:before="0" w:beforeAutospacing="0" w:after="0" w:afterAutospacing="0"/>
        <w:jc w:val="both"/>
        <w:rPr>
          <w:sz w:val="28"/>
          <w:szCs w:val="28"/>
        </w:rPr>
      </w:pPr>
      <w:r w:rsidRPr="00EC27A1">
        <w:rPr>
          <w:sz w:val="28"/>
          <w:szCs w:val="28"/>
        </w:rPr>
        <w:t>      </w:t>
      </w:r>
      <w:r w:rsidRPr="00EC27A1">
        <w:rPr>
          <w:sz w:val="28"/>
          <w:szCs w:val="28"/>
        </w:rPr>
        <w:tab/>
        <w:t>Việc phát huy dân chủ và thực hiện quy chế dân chủ trong trường được thực hiện đầy đủ</w:t>
      </w:r>
      <w:r>
        <w:rPr>
          <w:sz w:val="28"/>
          <w:szCs w:val="28"/>
        </w:rPr>
        <w:t>. C</w:t>
      </w:r>
      <w:r w:rsidRPr="00EC27A1">
        <w:rPr>
          <w:sz w:val="28"/>
          <w:szCs w:val="28"/>
        </w:rPr>
        <w:t>án bộ</w:t>
      </w:r>
      <w:r>
        <w:rPr>
          <w:sz w:val="28"/>
          <w:szCs w:val="28"/>
        </w:rPr>
        <w:t>, giảng viên, g</w:t>
      </w:r>
      <w:r w:rsidRPr="00EC27A1">
        <w:rPr>
          <w:sz w:val="28"/>
          <w:szCs w:val="28"/>
        </w:rPr>
        <w:t xml:space="preserve">iáo viên, </w:t>
      </w:r>
      <w:r>
        <w:rPr>
          <w:sz w:val="28"/>
          <w:szCs w:val="28"/>
        </w:rPr>
        <w:t>nhân viên</w:t>
      </w:r>
      <w:r w:rsidRPr="00EC27A1">
        <w:rPr>
          <w:sz w:val="28"/>
          <w:szCs w:val="28"/>
        </w:rPr>
        <w:t xml:space="preserve"> đều được tham gia đóng góp ý kiến về sự phát triển chung của nhà trường.</w:t>
      </w:r>
    </w:p>
    <w:p w:rsidR="003A6BF5" w:rsidRPr="00EC27A1" w:rsidRDefault="003A6BF5" w:rsidP="004C607D">
      <w:pPr>
        <w:pStyle w:val="NormalWeb"/>
        <w:spacing w:before="0" w:beforeAutospacing="0" w:after="0" w:afterAutospacing="0"/>
        <w:jc w:val="both"/>
        <w:rPr>
          <w:sz w:val="28"/>
          <w:szCs w:val="28"/>
        </w:rPr>
      </w:pPr>
      <w:r w:rsidRPr="00EC27A1">
        <w:rPr>
          <w:sz w:val="28"/>
          <w:szCs w:val="28"/>
        </w:rPr>
        <w:t>         Công tác kiểm tra môn học, thi học kỳ, thi lại, thi tốt nghiệp đều được thực hiện đúng theo quy chế. </w:t>
      </w:r>
    </w:p>
    <w:p w:rsidR="003A6BF5" w:rsidRPr="00EC27A1" w:rsidRDefault="003A6BF5" w:rsidP="00E4551D">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 xml:space="preserve">3. Về lãnh đạo công tác phát triển cơ sở vật chất. </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Được sự quan tâm của Sở Giáo dục và Đào tạo, của các ban</w:t>
      </w:r>
      <w:r>
        <w:rPr>
          <w:rFonts w:ascii="Times New Roman" w:hAnsi="Times New Roman" w:cs="Times New Roman"/>
          <w:sz w:val="28"/>
          <w:szCs w:val="28"/>
        </w:rPr>
        <w:t>,</w:t>
      </w:r>
      <w:r w:rsidRPr="00EC27A1">
        <w:rPr>
          <w:rFonts w:ascii="Times New Roman" w:hAnsi="Times New Roman" w:cs="Times New Roman"/>
          <w:sz w:val="28"/>
          <w:szCs w:val="28"/>
        </w:rPr>
        <w:t xml:space="preserve"> ngành trong thành phố và nỗ lực của cán bộ, giảng viên, giáo viên, nhân viên, trong những năm vừa qua, cơ sở vật chất của nhà trường đã từng bước được cải thiện, môi trường sư phạm ngày càng được khang trang, sạch đẹp, trường ra trường, lớp ra lớp, điều kiện dạy và học ngày càng được đáp ứng tốt hơn. Để từng bước hiện đại hóa cơ sở vật chất nâng cao chất lượng đào tạo, năm học 2013-2014 nhà trường đã xây dựng Dự án tăng cường trang thiết bị máy móc, dụng cụ phục vụ công tác giảng dạy</w:t>
      </w:r>
      <w:r w:rsidRPr="00EC27A1">
        <w:rPr>
          <w:rFonts w:ascii="Times New Roman" w:hAnsi="Times New Roman" w:cs="Times New Roman"/>
          <w:b/>
          <w:bCs/>
          <w:sz w:val="28"/>
          <w:szCs w:val="28"/>
        </w:rPr>
        <w:t xml:space="preserve"> </w:t>
      </w:r>
      <w:r w:rsidRPr="00EC27A1">
        <w:rPr>
          <w:rFonts w:ascii="Times New Roman" w:hAnsi="Times New Roman" w:cs="Times New Roman"/>
          <w:sz w:val="28"/>
          <w:szCs w:val="28"/>
        </w:rPr>
        <w:t xml:space="preserve">giai đoạn 2014-2015 và những năm tiếp theo. </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Công tác đầu tư trang bị đúng trọng tâm, bám sát ngành mũi nhọn của Trường, các ngành được đầu tư tập trung máy móc hiện đại là khoa Cơ khí gồ</w:t>
      </w:r>
      <w:r>
        <w:rPr>
          <w:rFonts w:ascii="Times New Roman" w:hAnsi="Times New Roman" w:cs="Times New Roman"/>
          <w:sz w:val="28"/>
          <w:szCs w:val="28"/>
        </w:rPr>
        <w:t>m 13 máy t</w:t>
      </w:r>
      <w:r w:rsidRPr="00EC27A1">
        <w:rPr>
          <w:rFonts w:ascii="Times New Roman" w:hAnsi="Times New Roman" w:cs="Times New Roman"/>
          <w:sz w:val="28"/>
          <w:szCs w:val="28"/>
        </w:rPr>
        <w:t>iệ</w:t>
      </w:r>
      <w:r>
        <w:rPr>
          <w:rFonts w:ascii="Times New Roman" w:hAnsi="Times New Roman" w:cs="Times New Roman"/>
          <w:sz w:val="28"/>
          <w:szCs w:val="28"/>
        </w:rPr>
        <w:t>n, 04 máy t</w:t>
      </w:r>
      <w:r w:rsidRPr="00EC27A1">
        <w:rPr>
          <w:rFonts w:ascii="Times New Roman" w:hAnsi="Times New Roman" w:cs="Times New Roman"/>
          <w:sz w:val="28"/>
          <w:szCs w:val="28"/>
        </w:rPr>
        <w:t>iệ</w:t>
      </w:r>
      <w:r>
        <w:rPr>
          <w:rFonts w:ascii="Times New Roman" w:hAnsi="Times New Roman" w:cs="Times New Roman"/>
          <w:sz w:val="28"/>
          <w:szCs w:val="28"/>
        </w:rPr>
        <w:t>n CNC, 10 máy phay, 02 máy p</w:t>
      </w:r>
      <w:r w:rsidRPr="00EC27A1">
        <w:rPr>
          <w:rFonts w:ascii="Times New Roman" w:hAnsi="Times New Roman" w:cs="Times New Roman"/>
          <w:sz w:val="28"/>
          <w:szCs w:val="28"/>
        </w:rPr>
        <w:t>hay CNC, 02 Trun</w:t>
      </w:r>
      <w:r>
        <w:rPr>
          <w:rFonts w:ascii="Times New Roman" w:hAnsi="Times New Roman" w:cs="Times New Roman"/>
          <w:sz w:val="28"/>
          <w:szCs w:val="28"/>
        </w:rPr>
        <w:t>g tâm phay CNC, 01 máy b</w:t>
      </w:r>
      <w:r w:rsidRPr="00EC27A1">
        <w:rPr>
          <w:rFonts w:ascii="Times New Roman" w:hAnsi="Times New Roman" w:cs="Times New Roman"/>
          <w:sz w:val="28"/>
          <w:szCs w:val="28"/>
        </w:rPr>
        <w:t xml:space="preserve">ào, 01 máy quét 3D và phần mềm CAD/CAM ; khoa Công nghệ thông tin 300 máy vi tính màn hình LCD cấu hình cao; khoa Động lực có 01 phòng thí nghiệm </w:t>
      </w:r>
      <w:r>
        <w:rPr>
          <w:rFonts w:ascii="Times New Roman" w:hAnsi="Times New Roman" w:cs="Times New Roman"/>
          <w:sz w:val="28"/>
          <w:szCs w:val="28"/>
        </w:rPr>
        <w:t>Đ</w:t>
      </w:r>
      <w:r w:rsidRPr="00EC27A1">
        <w:rPr>
          <w:rFonts w:ascii="Times New Roman" w:hAnsi="Times New Roman" w:cs="Times New Roman"/>
          <w:sz w:val="28"/>
          <w:szCs w:val="28"/>
        </w:rPr>
        <w:t>iện ô tô và nhiều mô hình động cơ đời mới; khoa Điện - Điện tử có 02 hệ thống trạm thí nghiệ</w:t>
      </w:r>
      <w:r>
        <w:rPr>
          <w:rFonts w:ascii="Times New Roman" w:hAnsi="Times New Roman" w:cs="Times New Roman"/>
          <w:sz w:val="28"/>
          <w:szCs w:val="28"/>
        </w:rPr>
        <w:t>m C</w:t>
      </w:r>
      <w:r w:rsidRPr="00EC27A1">
        <w:rPr>
          <w:rFonts w:ascii="Times New Roman" w:hAnsi="Times New Roman" w:cs="Times New Roman"/>
          <w:sz w:val="28"/>
          <w:szCs w:val="28"/>
        </w:rPr>
        <w:t>ơ điện tử, 01 phòng thí nghiệm CNC, đang hoàn tất thủ tục trang bị Modul 1 phòng thực tậ</w:t>
      </w:r>
      <w:r>
        <w:rPr>
          <w:rFonts w:ascii="Times New Roman" w:hAnsi="Times New Roman" w:cs="Times New Roman"/>
          <w:sz w:val="28"/>
          <w:szCs w:val="28"/>
        </w:rPr>
        <w:t>p đ</w:t>
      </w:r>
      <w:r w:rsidRPr="00EC27A1">
        <w:rPr>
          <w:rFonts w:ascii="Times New Roman" w:hAnsi="Times New Roman" w:cs="Times New Roman"/>
          <w:sz w:val="28"/>
          <w:szCs w:val="28"/>
        </w:rPr>
        <w:t>o lường và mạch điện; khoa Công nghệ May</w:t>
      </w:r>
      <w:r>
        <w:rPr>
          <w:rFonts w:ascii="Times New Roman" w:hAnsi="Times New Roman" w:cs="Times New Roman"/>
          <w:sz w:val="28"/>
          <w:szCs w:val="28"/>
        </w:rPr>
        <w:t>-</w:t>
      </w:r>
      <w:r w:rsidRPr="00EC27A1">
        <w:rPr>
          <w:rFonts w:ascii="Times New Roman" w:hAnsi="Times New Roman" w:cs="Times New Roman"/>
          <w:sz w:val="28"/>
          <w:szCs w:val="28"/>
        </w:rPr>
        <w:t xml:space="preserve"> </w:t>
      </w:r>
      <w:r>
        <w:rPr>
          <w:rFonts w:ascii="Times New Roman" w:hAnsi="Times New Roman" w:cs="Times New Roman"/>
          <w:sz w:val="28"/>
          <w:szCs w:val="28"/>
        </w:rPr>
        <w:t>T</w:t>
      </w:r>
      <w:r w:rsidRPr="00EC27A1">
        <w:rPr>
          <w:rFonts w:ascii="Times New Roman" w:hAnsi="Times New Roman" w:cs="Times New Roman"/>
          <w:sz w:val="28"/>
          <w:szCs w:val="28"/>
        </w:rPr>
        <w:t>hời trang được trang bị 01 xưởng thực hành May công nghiệp và 01 phòng máy vi tính phục vụ môn học Thiết kế thời trang.</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100% các khoa chuyên môn đã được trang bị máy tính, máy chiếu đa phương tiện phục vụ giảng dạy.</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Đồng thời để quản lý tốt công tác mua sắm, bảo quản sử dụng tài sản đã được trang bị, trên cơ sở các văn bản chỉ đạo của cơ quan chủ quản cấp trên Trường đã xây dựng qui trình mua sắm, quản lý sử dụng một cách khoa học, hợp lý. Hàng năm tổ chức kiểm kê tài sản, thanh lý tài sản hư hỏng đúng qui định.</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Kinh phí mua sắm thiết bị, dụng cụ để phục vụ cho đào tạ</w:t>
      </w:r>
      <w:r>
        <w:rPr>
          <w:rFonts w:ascii="Times New Roman" w:hAnsi="Times New Roman" w:cs="Times New Roman"/>
          <w:sz w:val="28"/>
          <w:szCs w:val="28"/>
        </w:rPr>
        <w:t>o qua các năm</w:t>
      </w:r>
      <w:r w:rsidRPr="00EC27A1">
        <w:rPr>
          <w:rFonts w:ascii="Times New Roman" w:hAnsi="Times New Roman" w:cs="Times New Roman"/>
          <w:sz w:val="28"/>
          <w:szCs w:val="28"/>
        </w:rPr>
        <w:t>:</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r>
      <w:r w:rsidRPr="00EC27A1">
        <w:rPr>
          <w:rFonts w:ascii="Times New Roman" w:hAnsi="Times New Roman" w:cs="Times New Roman"/>
          <w:sz w:val="28"/>
          <w:szCs w:val="28"/>
        </w:rPr>
        <w:tab/>
        <w:t>Năm 2010</w:t>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t>: 24.298.274.611,450 đ</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r>
      <w:r w:rsidRPr="00EC27A1">
        <w:rPr>
          <w:rFonts w:ascii="Times New Roman" w:hAnsi="Times New Roman" w:cs="Times New Roman"/>
          <w:sz w:val="28"/>
          <w:szCs w:val="28"/>
        </w:rPr>
        <w:tab/>
        <w:t>Năm 2011</w:t>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EC27A1">
        <w:rPr>
          <w:rFonts w:ascii="Times New Roman" w:hAnsi="Times New Roman" w:cs="Times New Roman"/>
          <w:sz w:val="28"/>
          <w:szCs w:val="28"/>
        </w:rPr>
        <w:t xml:space="preserve">3.356.319.300 đ </w:t>
      </w:r>
    </w:p>
    <w:p w:rsidR="003A6BF5" w:rsidRPr="00EC27A1" w:rsidRDefault="003A6BF5" w:rsidP="00521DD7">
      <w:pPr>
        <w:ind w:left="720" w:firstLine="720"/>
        <w:jc w:val="both"/>
        <w:rPr>
          <w:rFonts w:ascii="Times New Roman" w:hAnsi="Times New Roman" w:cs="Times New Roman"/>
          <w:sz w:val="28"/>
          <w:szCs w:val="28"/>
        </w:rPr>
      </w:pPr>
      <w:r w:rsidRPr="00EC27A1">
        <w:rPr>
          <w:rFonts w:ascii="Times New Roman" w:hAnsi="Times New Roman" w:cs="Times New Roman"/>
          <w:sz w:val="28"/>
          <w:szCs w:val="28"/>
        </w:rPr>
        <w:t>Năm 2012</w:t>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t>: 12.881.216.288 đ</w:t>
      </w:r>
    </w:p>
    <w:p w:rsidR="003A6BF5" w:rsidRPr="00EC27A1" w:rsidRDefault="003A6BF5" w:rsidP="00521DD7">
      <w:pPr>
        <w:ind w:left="720" w:firstLine="720"/>
        <w:jc w:val="both"/>
        <w:rPr>
          <w:rFonts w:ascii="Times New Roman" w:hAnsi="Times New Roman" w:cs="Times New Roman"/>
          <w:sz w:val="28"/>
          <w:szCs w:val="28"/>
        </w:rPr>
      </w:pPr>
      <w:r w:rsidRPr="00EC27A1">
        <w:rPr>
          <w:rFonts w:ascii="Times New Roman" w:hAnsi="Times New Roman" w:cs="Times New Roman"/>
          <w:sz w:val="28"/>
          <w:szCs w:val="28"/>
        </w:rPr>
        <w:t>Năm 2013</w:t>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EC27A1">
        <w:rPr>
          <w:rFonts w:ascii="Times New Roman" w:hAnsi="Times New Roman" w:cs="Times New Roman"/>
          <w:sz w:val="28"/>
          <w:szCs w:val="28"/>
        </w:rPr>
        <w:t>1.834.633.599 đ</w:t>
      </w:r>
    </w:p>
    <w:p w:rsidR="003A6BF5" w:rsidRPr="00EC27A1" w:rsidRDefault="003A6BF5" w:rsidP="00521DD7">
      <w:pPr>
        <w:ind w:firstLine="1440"/>
        <w:jc w:val="both"/>
        <w:rPr>
          <w:rFonts w:ascii="Times New Roman" w:hAnsi="Times New Roman" w:cs="Times New Roman"/>
          <w:sz w:val="28"/>
          <w:szCs w:val="28"/>
        </w:rPr>
      </w:pPr>
      <w:r w:rsidRPr="00EC27A1">
        <w:rPr>
          <w:rFonts w:ascii="Times New Roman" w:hAnsi="Times New Roman" w:cs="Times New Roman"/>
          <w:sz w:val="28"/>
          <w:szCs w:val="28"/>
        </w:rPr>
        <w:t>Năm 2014</w:t>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r>
      <w:r w:rsidRPr="00EC27A1">
        <w:rPr>
          <w:rFonts w:ascii="Times New Roman" w:hAnsi="Times New Roman" w:cs="Times New Roman"/>
          <w:sz w:val="28"/>
          <w:szCs w:val="28"/>
        </w:rPr>
        <w:tab/>
        <w:t xml:space="preserve">: </w:t>
      </w:r>
      <w:r>
        <w:rPr>
          <w:rFonts w:ascii="Times New Roman" w:hAnsi="Times New Roman" w:cs="Times New Roman"/>
          <w:sz w:val="28"/>
          <w:szCs w:val="28"/>
        </w:rPr>
        <w:t xml:space="preserve"> 3.196.392.500 </w:t>
      </w:r>
      <w:r w:rsidRPr="00EC27A1">
        <w:rPr>
          <w:rFonts w:ascii="Times New Roman" w:hAnsi="Times New Roman" w:cs="Times New Roman"/>
          <w:sz w:val="28"/>
          <w:szCs w:val="28"/>
        </w:rPr>
        <w:t>đ (đang hoàn thiện hồ sơ trang bị bằng hình thức đấu thầu 01 gói thầu có giá trị 3 tỷ đồng)</w:t>
      </w:r>
    </w:p>
    <w:p w:rsidR="003A6BF5" w:rsidRPr="00EC27A1" w:rsidRDefault="003A6BF5" w:rsidP="004C607D">
      <w:pPr>
        <w:jc w:val="both"/>
        <w:rPr>
          <w:rFonts w:ascii="Times New Roman" w:hAnsi="Times New Roman" w:cs="Times New Roman"/>
          <w:b/>
          <w:bCs/>
          <w:sz w:val="28"/>
          <w:szCs w:val="28"/>
        </w:rPr>
      </w:pPr>
      <w:r w:rsidRPr="00EC27A1">
        <w:rPr>
          <w:rFonts w:ascii="Times New Roman" w:hAnsi="Times New Roman" w:cs="Times New Roman"/>
          <w:sz w:val="28"/>
          <w:szCs w:val="28"/>
        </w:rPr>
        <w:tab/>
      </w:r>
      <w:r w:rsidRPr="00EC27A1">
        <w:rPr>
          <w:rFonts w:ascii="Times New Roman" w:hAnsi="Times New Roman" w:cs="Times New Roman"/>
          <w:b/>
          <w:bCs/>
          <w:sz w:val="28"/>
          <w:szCs w:val="28"/>
        </w:rPr>
        <w:t>Tồn tại.</w:t>
      </w:r>
    </w:p>
    <w:p w:rsidR="003A6BF5" w:rsidRPr="00EC27A1" w:rsidRDefault="003A6BF5" w:rsidP="00521DD7">
      <w:pPr>
        <w:ind w:firstLine="720"/>
        <w:jc w:val="both"/>
        <w:rPr>
          <w:rFonts w:ascii="Times New Roman" w:hAnsi="Times New Roman" w:cs="Times New Roman"/>
          <w:sz w:val="28"/>
          <w:szCs w:val="28"/>
        </w:rPr>
      </w:pPr>
      <w:r w:rsidRPr="00EC27A1">
        <w:rPr>
          <w:rFonts w:ascii="Times New Roman" w:hAnsi="Times New Roman" w:cs="Times New Roman"/>
          <w:sz w:val="28"/>
          <w:szCs w:val="28"/>
        </w:rPr>
        <w:t>- Chưa khai thác hết tính năng các phần mềm ứng dụng cho các ngành nghề, phần mềm quản lý trong trường hiện có.</w:t>
      </w:r>
    </w:p>
    <w:p w:rsidR="003A6BF5" w:rsidRPr="00EC27A1" w:rsidRDefault="003A6BF5" w:rsidP="00521DD7">
      <w:pPr>
        <w:ind w:firstLine="720"/>
        <w:jc w:val="both"/>
        <w:rPr>
          <w:rFonts w:ascii="Times New Roman" w:hAnsi="Times New Roman" w:cs="Times New Roman"/>
          <w:sz w:val="28"/>
          <w:szCs w:val="28"/>
        </w:rPr>
      </w:pPr>
      <w:r w:rsidRPr="00EC27A1">
        <w:rPr>
          <w:rFonts w:ascii="Times New Roman" w:hAnsi="Times New Roman" w:cs="Times New Roman"/>
          <w:sz w:val="28"/>
          <w:szCs w:val="28"/>
        </w:rPr>
        <w:t>- Chưa bổ sung kịp thời trang thiết bị cho việc dạy và học.</w:t>
      </w:r>
    </w:p>
    <w:p w:rsidR="003A6BF5" w:rsidRPr="00EC27A1" w:rsidRDefault="003A6BF5" w:rsidP="00521DD7">
      <w:pPr>
        <w:ind w:firstLine="720"/>
        <w:jc w:val="both"/>
        <w:rPr>
          <w:rFonts w:ascii="Times New Roman" w:hAnsi="Times New Roman" w:cs="Times New Roman"/>
          <w:sz w:val="28"/>
          <w:szCs w:val="28"/>
        </w:rPr>
      </w:pPr>
      <w:r w:rsidRPr="00EC27A1">
        <w:rPr>
          <w:rFonts w:ascii="Times New Roman" w:hAnsi="Times New Roman" w:cs="Times New Roman"/>
          <w:sz w:val="28"/>
          <w:szCs w:val="28"/>
        </w:rPr>
        <w:t>- Chưa đáp ứng được cơ sở vật chất theo quy mô và yêu cầu phát triển của nhà trường.</w:t>
      </w:r>
    </w:p>
    <w:p w:rsidR="003A6BF5" w:rsidRPr="00EC27A1" w:rsidRDefault="003A6BF5" w:rsidP="00521DD7">
      <w:pPr>
        <w:ind w:firstLine="720"/>
        <w:jc w:val="both"/>
        <w:rPr>
          <w:rFonts w:ascii="Times New Roman" w:hAnsi="Times New Roman" w:cs="Times New Roman"/>
          <w:sz w:val="28"/>
          <w:szCs w:val="28"/>
        </w:rPr>
      </w:pPr>
      <w:r w:rsidRPr="00EC27A1">
        <w:rPr>
          <w:rFonts w:ascii="Times New Roman" w:hAnsi="Times New Roman" w:cs="Times New Roman"/>
          <w:sz w:val="28"/>
          <w:szCs w:val="28"/>
        </w:rPr>
        <w:t>- Công tác mua sắm (phần mềm) sửa chữa xây dựng (04 hạng mụ</w:t>
      </w:r>
      <w:r>
        <w:rPr>
          <w:rFonts w:ascii="Times New Roman" w:hAnsi="Times New Roman" w:cs="Times New Roman"/>
          <w:sz w:val="28"/>
          <w:szCs w:val="28"/>
        </w:rPr>
        <w:t>c khoa Cơ khí, k</w:t>
      </w:r>
      <w:r w:rsidRPr="00EC27A1">
        <w:rPr>
          <w:rFonts w:ascii="Times New Roman" w:hAnsi="Times New Roman" w:cs="Times New Roman"/>
          <w:sz w:val="28"/>
          <w:szCs w:val="28"/>
        </w:rPr>
        <w:t>hoa Động lực + sân bóng đá) thực hiện chưa đúng quy trình, quy định của nhà nước do đó dẫn đến sai sót (hiện nay nhà trường đang tiến hành xử lý)</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b/>
          <w:bCs/>
          <w:sz w:val="28"/>
          <w:szCs w:val="28"/>
        </w:rPr>
        <w:t xml:space="preserve">       4. Về lãnh đạo công tác bồi dưỡng và phát triển đội ngũ giảng dạy.</w:t>
      </w:r>
    </w:p>
    <w:p w:rsidR="003A6BF5" w:rsidRPr="00EC27A1" w:rsidRDefault="003A6BF5" w:rsidP="004C607D">
      <w:pPr>
        <w:pStyle w:val="NormalWeb"/>
        <w:spacing w:before="0" w:beforeAutospacing="0" w:after="0" w:afterAutospacing="0"/>
        <w:jc w:val="both"/>
        <w:rPr>
          <w:sz w:val="28"/>
          <w:szCs w:val="28"/>
        </w:rPr>
      </w:pPr>
      <w:r w:rsidRPr="00EC27A1">
        <w:rPr>
          <w:sz w:val="28"/>
          <w:szCs w:val="28"/>
        </w:rPr>
        <w:t>          Nhà  trường đã xây dựng kế hoạch và tiến hành cử đi đào tạo, bồi dưỡng đội ngũ theo chuẩn chức danh (tính từ 2010 đến nay) có:</w:t>
      </w:r>
    </w:p>
    <w:p w:rsidR="003A6BF5" w:rsidRPr="00EC27A1" w:rsidRDefault="003A6BF5" w:rsidP="004C607D">
      <w:pPr>
        <w:pStyle w:val="NormalWeb"/>
        <w:spacing w:before="0" w:beforeAutospacing="0" w:after="0" w:afterAutospacing="0"/>
        <w:jc w:val="both"/>
        <w:rPr>
          <w:sz w:val="28"/>
          <w:szCs w:val="28"/>
        </w:rPr>
      </w:pPr>
      <w:r w:rsidRPr="00EC27A1">
        <w:rPr>
          <w:sz w:val="28"/>
          <w:szCs w:val="28"/>
        </w:rPr>
        <w:tab/>
        <w:t>- Cán bộ, giảng viên, giáo viên, nhân viên trình độ tiến s</w:t>
      </w:r>
      <w:r>
        <w:rPr>
          <w:sz w:val="28"/>
          <w:szCs w:val="28"/>
        </w:rPr>
        <w:t>ĩ</w:t>
      </w:r>
      <w:r w:rsidRPr="00EC27A1">
        <w:rPr>
          <w:sz w:val="28"/>
          <w:szCs w:val="28"/>
        </w:rPr>
        <w:t>: 04</w:t>
      </w:r>
    </w:p>
    <w:p w:rsidR="003A6BF5" w:rsidRPr="00EC27A1" w:rsidRDefault="003A6BF5" w:rsidP="004C607D">
      <w:pPr>
        <w:pStyle w:val="NormalWeb"/>
        <w:spacing w:before="0" w:beforeAutospacing="0" w:after="0" w:afterAutospacing="0"/>
        <w:jc w:val="both"/>
        <w:rPr>
          <w:sz w:val="28"/>
          <w:szCs w:val="28"/>
        </w:rPr>
      </w:pPr>
      <w:r w:rsidRPr="00EC27A1">
        <w:rPr>
          <w:sz w:val="28"/>
          <w:szCs w:val="28"/>
        </w:rPr>
        <w:tab/>
        <w:t>- Cán bộ, giảng viên, giáo viên, nhân viên trình độ Thạc s</w:t>
      </w:r>
      <w:r>
        <w:rPr>
          <w:sz w:val="28"/>
          <w:szCs w:val="28"/>
        </w:rPr>
        <w:t>ĩ</w:t>
      </w:r>
      <w:r w:rsidRPr="00EC27A1">
        <w:rPr>
          <w:sz w:val="28"/>
          <w:szCs w:val="28"/>
        </w:rPr>
        <w:t>: 104</w:t>
      </w:r>
    </w:p>
    <w:p w:rsidR="003A6BF5" w:rsidRPr="00EC27A1" w:rsidRDefault="003A6BF5" w:rsidP="004C607D">
      <w:pPr>
        <w:pStyle w:val="NormalWeb"/>
        <w:spacing w:before="0" w:beforeAutospacing="0" w:after="0" w:afterAutospacing="0"/>
        <w:jc w:val="both"/>
        <w:rPr>
          <w:sz w:val="28"/>
          <w:szCs w:val="28"/>
        </w:rPr>
      </w:pPr>
      <w:r w:rsidRPr="00EC27A1">
        <w:rPr>
          <w:sz w:val="28"/>
          <w:szCs w:val="28"/>
        </w:rPr>
        <w:tab/>
        <w:t>- Cán bộ, giảng viên, giáo viên, nhân viên trình độ Trung cấp lý luận chính trị trở lên: 21</w:t>
      </w:r>
    </w:p>
    <w:p w:rsidR="003A6BF5" w:rsidRPr="00EC27A1" w:rsidRDefault="003A6BF5" w:rsidP="004C607D">
      <w:pPr>
        <w:pStyle w:val="NormalWeb"/>
        <w:spacing w:before="0" w:beforeAutospacing="0" w:after="0" w:afterAutospacing="0"/>
        <w:jc w:val="both"/>
        <w:rPr>
          <w:sz w:val="28"/>
          <w:szCs w:val="28"/>
        </w:rPr>
      </w:pPr>
      <w:r w:rsidRPr="00EC27A1">
        <w:rPr>
          <w:sz w:val="28"/>
          <w:szCs w:val="28"/>
        </w:rPr>
        <w:tab/>
        <w:t>- Cán bộ, giảng viên, giáo viên, nhân viên đang học trên chuẩn là 24 trong đó tiến s</w:t>
      </w:r>
      <w:r>
        <w:rPr>
          <w:sz w:val="28"/>
          <w:szCs w:val="28"/>
        </w:rPr>
        <w:t>ĩ</w:t>
      </w:r>
      <w:r w:rsidRPr="00EC27A1">
        <w:rPr>
          <w:sz w:val="28"/>
          <w:szCs w:val="28"/>
        </w:rPr>
        <w:t xml:space="preserve"> là 07; thạc s</w:t>
      </w:r>
      <w:r>
        <w:rPr>
          <w:sz w:val="28"/>
          <w:szCs w:val="28"/>
        </w:rPr>
        <w:t>ĩ</w:t>
      </w:r>
      <w:r w:rsidRPr="00EC27A1">
        <w:rPr>
          <w:sz w:val="28"/>
          <w:szCs w:val="28"/>
        </w:rPr>
        <w:t>: 17.</w:t>
      </w:r>
    </w:p>
    <w:p w:rsidR="003A6BF5" w:rsidRPr="00E051A4" w:rsidRDefault="003A6BF5" w:rsidP="00521DD7">
      <w:pPr>
        <w:pStyle w:val="NormalWeb"/>
        <w:spacing w:before="0" w:beforeAutospacing="0" w:after="0" w:afterAutospacing="0"/>
        <w:ind w:firstLine="720"/>
        <w:jc w:val="both"/>
        <w:rPr>
          <w:b/>
          <w:bCs/>
          <w:sz w:val="28"/>
          <w:szCs w:val="28"/>
        </w:rPr>
      </w:pPr>
      <w:r w:rsidRPr="00E051A4">
        <w:rPr>
          <w:b/>
          <w:bCs/>
          <w:sz w:val="28"/>
          <w:szCs w:val="28"/>
        </w:rPr>
        <w:t xml:space="preserve">5. Về lãnh đạo thực hiện công tác an ninh, quốc phòng. </w:t>
      </w:r>
    </w:p>
    <w:p w:rsidR="003A6BF5" w:rsidRPr="00E051A4" w:rsidRDefault="003A6BF5" w:rsidP="00521DD7">
      <w:pPr>
        <w:ind w:firstLine="720"/>
        <w:jc w:val="both"/>
        <w:rPr>
          <w:rFonts w:ascii="Times New Roman" w:hAnsi="Times New Roman" w:cs="Times New Roman"/>
          <w:sz w:val="28"/>
          <w:szCs w:val="28"/>
        </w:rPr>
      </w:pPr>
      <w:r w:rsidRPr="00E051A4">
        <w:rPr>
          <w:rFonts w:ascii="Times New Roman" w:hAnsi="Times New Roman" w:cs="Times New Roman"/>
          <w:sz w:val="28"/>
          <w:szCs w:val="28"/>
        </w:rPr>
        <w:t>Thực hiện hướng dẫn của công an Quận Tân Bình, Trường Cao đẳng Kỹ thuật Lý Tự Trọng Thành phố Hồ Chí Minh đã thực hiện các tiêu chí quy định trường học đạt tiêu chuẩn “an toàn về an ninh, trật tự” theo (Điều 8 Thông tư 23/2012/TT-BCA của Bộ công an) như sau:</w:t>
      </w:r>
    </w:p>
    <w:p w:rsidR="003A6BF5" w:rsidRPr="00E051A4" w:rsidRDefault="003A6BF5" w:rsidP="00521DD7">
      <w:pPr>
        <w:ind w:firstLine="720"/>
        <w:jc w:val="both"/>
        <w:rPr>
          <w:rFonts w:ascii="Times New Roman" w:hAnsi="Times New Roman" w:cs="Times New Roman"/>
          <w:sz w:val="28"/>
          <w:szCs w:val="28"/>
        </w:rPr>
      </w:pPr>
      <w:r w:rsidRPr="00E051A4">
        <w:rPr>
          <w:rFonts w:ascii="Times New Roman" w:hAnsi="Times New Roman" w:cs="Times New Roman"/>
          <w:sz w:val="28"/>
          <w:szCs w:val="28"/>
        </w:rPr>
        <w:t xml:space="preserve">- Đảng ủy nhà trường đã xây dựng Nghị quyết “an toàn về an ninh, trật tự” của Đảng bộ về lãnh đạo công tác đảm bảo an ninh, trật tự: </w:t>
      </w:r>
    </w:p>
    <w:p w:rsidR="003A6BF5" w:rsidRPr="00E051A4" w:rsidRDefault="003A6BF5" w:rsidP="00521DD7">
      <w:pPr>
        <w:ind w:firstLine="720"/>
        <w:jc w:val="both"/>
        <w:rPr>
          <w:rFonts w:ascii="Times New Roman" w:hAnsi="Times New Roman" w:cs="Times New Roman"/>
          <w:sz w:val="28"/>
          <w:szCs w:val="28"/>
        </w:rPr>
      </w:pPr>
      <w:r w:rsidRPr="00E051A4">
        <w:rPr>
          <w:rFonts w:ascii="Times New Roman" w:hAnsi="Times New Roman" w:cs="Times New Roman"/>
          <w:sz w:val="28"/>
          <w:szCs w:val="28"/>
        </w:rPr>
        <w:t xml:space="preserve">- Đảng ủy trường đã lãnh đạo, cùng nhà trường lập kế hoạch và phối hợp tốt giữa nhà trường với chính quyền địa phương về công tác đảm bảo an ninh, trật tự trong nhà trường </w:t>
      </w:r>
    </w:p>
    <w:p w:rsidR="003A6BF5" w:rsidRPr="00E051A4" w:rsidRDefault="003A6BF5" w:rsidP="00521DD7">
      <w:pPr>
        <w:ind w:firstLine="720"/>
        <w:jc w:val="both"/>
        <w:rPr>
          <w:rFonts w:ascii="Times New Roman" w:hAnsi="Times New Roman" w:cs="Times New Roman"/>
          <w:sz w:val="28"/>
          <w:szCs w:val="28"/>
        </w:rPr>
      </w:pPr>
      <w:r w:rsidRPr="00E051A4">
        <w:rPr>
          <w:rFonts w:ascii="Times New Roman" w:hAnsi="Times New Roman" w:cs="Times New Roman"/>
          <w:sz w:val="28"/>
          <w:szCs w:val="28"/>
        </w:rPr>
        <w:t>- Ban Giám hiệu nhà trường đã lập kế hoạch số 1146/KH-LTT ngày 04 tháng 10 năm 2013 về thực hiện Thông tư 23/2012/TT-BCA của Bộ công an) ngày 27/04/2012 Quy định nhà trường đạt tiêu chuẩn “an toàn về an ninh, trật tự” về công tác đảm bảo an ninh, trật tự hàng năm nhà trường đều thực hiện bản đăng ký phấn đấu xây dựng trường Cao đẳng Kỹ thuật Lý Tự Trọng đạt tiêu chuẩn “an toàn về an ninh, trật tự” trong trường học.</w:t>
      </w:r>
    </w:p>
    <w:p w:rsidR="003A6BF5" w:rsidRDefault="003A6BF5" w:rsidP="00521DD7">
      <w:pPr>
        <w:ind w:firstLine="720"/>
        <w:jc w:val="both"/>
        <w:rPr>
          <w:rFonts w:ascii="Times New Roman" w:hAnsi="Times New Roman" w:cs="Times New Roman"/>
          <w:sz w:val="28"/>
          <w:szCs w:val="28"/>
        </w:rPr>
      </w:pPr>
    </w:p>
    <w:p w:rsidR="003A6BF5" w:rsidRPr="00E051A4" w:rsidRDefault="003A6BF5" w:rsidP="00521DD7">
      <w:pPr>
        <w:ind w:firstLine="720"/>
        <w:jc w:val="both"/>
        <w:rPr>
          <w:rFonts w:ascii="Times New Roman" w:hAnsi="Times New Roman" w:cs="Times New Roman"/>
          <w:sz w:val="28"/>
          <w:szCs w:val="28"/>
        </w:rPr>
      </w:pPr>
      <w:r w:rsidRPr="00E051A4">
        <w:rPr>
          <w:rFonts w:ascii="Times New Roman" w:hAnsi="Times New Roman" w:cs="Times New Roman"/>
          <w:sz w:val="28"/>
          <w:szCs w:val="28"/>
        </w:rPr>
        <w:t xml:space="preserve">- Trường ban hành nội quy, quy chế bảo vệ trường học, bảo vệ chính trị nội bộ, quản lý giáo dục người học, phòng, chống cháy nổ, thiên tai... </w:t>
      </w:r>
    </w:p>
    <w:p w:rsidR="003A6BF5" w:rsidRPr="00E051A4" w:rsidRDefault="003A6BF5" w:rsidP="00521DD7">
      <w:pPr>
        <w:ind w:firstLine="720"/>
        <w:jc w:val="both"/>
        <w:rPr>
          <w:rFonts w:ascii="Times New Roman" w:hAnsi="Times New Roman" w:cs="Times New Roman"/>
          <w:sz w:val="28"/>
          <w:szCs w:val="28"/>
        </w:rPr>
      </w:pPr>
      <w:r w:rsidRPr="00E051A4">
        <w:rPr>
          <w:rFonts w:ascii="Times New Roman" w:hAnsi="Times New Roman" w:cs="Times New Roman"/>
          <w:sz w:val="28"/>
          <w:szCs w:val="28"/>
        </w:rPr>
        <w:t>- Trường đã tổ chức cho toàn thể cán bộ, giáo viên, nhân viên, học sinh, sinh viên ký cam kết giao ước thi đua thực hiện tốt các nội quy, quy chế và xây dựng nhà trường đạt tiêu chuẩn “an toàn về an ninh, trật tự”</w:t>
      </w:r>
    </w:p>
    <w:p w:rsidR="003A6BF5" w:rsidRPr="00E051A4" w:rsidRDefault="003A6BF5" w:rsidP="00521DD7">
      <w:pPr>
        <w:ind w:firstLine="720"/>
        <w:jc w:val="both"/>
        <w:rPr>
          <w:rFonts w:ascii="Times New Roman" w:hAnsi="Times New Roman" w:cs="Times New Roman"/>
          <w:sz w:val="28"/>
          <w:szCs w:val="28"/>
        </w:rPr>
      </w:pPr>
      <w:r w:rsidRPr="00E051A4">
        <w:rPr>
          <w:rFonts w:ascii="Times New Roman" w:hAnsi="Times New Roman" w:cs="Times New Roman"/>
          <w:sz w:val="28"/>
          <w:szCs w:val="28"/>
        </w:rPr>
        <w:t xml:space="preserve">Nhà trường đã triển khai, thực hiện có hiệu quả nhất chủ trương, đường lối chính sách của Đảng, pháp luật của nhà nước: các đơn vị đoàn thể trong trường đã tổ chức quán triệt Thông tư 23/2012/TT-BCA của Bộ công an đến cán bộ, giáo viên, nhân viên và học sinh, sinh viên gắn liền quán triệt Chỉ thị số 09-CT/TW ngày 01/12/2011 của Ban Bí thư Trung ương Đảng và “tăng cường sự lãnh đạo của Đảng đối với phong trào toàn dân bảo vệ an ninh tổ quốc” và chương trình hành động của thành ủy thực hiện Chỉ thị số 09-CT/TW ngày 01/12/2011 của Ban Bí thư Trung ương Đảng tập trung quán triệt sâu rộng nội dung các chỉ tiêu an toàn về an ninh, trật tự để thực hiện đúng,có hiệu quả. </w:t>
      </w:r>
    </w:p>
    <w:p w:rsidR="003A6BF5" w:rsidRPr="00E051A4" w:rsidRDefault="003A6BF5" w:rsidP="00521DD7">
      <w:pPr>
        <w:ind w:firstLine="720"/>
        <w:jc w:val="both"/>
        <w:rPr>
          <w:rFonts w:ascii="Times New Roman" w:hAnsi="Times New Roman" w:cs="Times New Roman"/>
          <w:sz w:val="28"/>
          <w:szCs w:val="28"/>
        </w:rPr>
      </w:pPr>
      <w:r w:rsidRPr="00E051A4">
        <w:rPr>
          <w:rFonts w:ascii="Times New Roman" w:hAnsi="Times New Roman" w:cs="Times New Roman"/>
          <w:sz w:val="28"/>
          <w:szCs w:val="28"/>
        </w:rPr>
        <w:t xml:space="preserve">- Ban Giám hiệu nhà trường đã phối hợp tốt với chính quyền địa phương và cơ quan công an trong công tác đảm bảo an ninh trật tự, phong chống tội phạm, tệ nạn xã hội: </w:t>
      </w:r>
    </w:p>
    <w:p w:rsidR="003A6BF5" w:rsidRPr="00E051A4" w:rsidRDefault="003A6BF5" w:rsidP="00521DD7">
      <w:pPr>
        <w:ind w:firstLine="720"/>
        <w:jc w:val="both"/>
        <w:rPr>
          <w:rFonts w:ascii="Times New Roman" w:hAnsi="Times New Roman" w:cs="Times New Roman"/>
          <w:sz w:val="28"/>
          <w:szCs w:val="28"/>
        </w:rPr>
      </w:pPr>
      <w:r w:rsidRPr="00E051A4">
        <w:rPr>
          <w:rFonts w:ascii="Times New Roman" w:hAnsi="Times New Roman" w:cs="Times New Roman"/>
          <w:sz w:val="28"/>
          <w:szCs w:val="28"/>
        </w:rPr>
        <w:t xml:space="preserve">+ Cùng với đội an ninh – Công an Quận Tân Bình, Công an phường 04, Đội dân phòng đã ngăn ngừa học sinh vi phạm trật tự giao thông , phòng chống ma túy, phòng chống tệ nạn xã hội, phòng chống bạo lực trong nhà trường. Đảm bảo phân luồng giao thông vào các giờ cao điểm. Đảm bảo an ninh trật tự trước cổng trường, phòng chống tệ nạn trò chơi điện tử mang tính chất bạo lực (game online) ảnh hưởng đến học tập và nhân cách của học sinh trong địa bàn </w:t>
      </w:r>
    </w:p>
    <w:p w:rsidR="003A6BF5" w:rsidRPr="00E051A4" w:rsidRDefault="003A6BF5" w:rsidP="00521DD7">
      <w:pPr>
        <w:ind w:firstLine="720"/>
        <w:jc w:val="both"/>
        <w:rPr>
          <w:rFonts w:ascii="Times New Roman" w:hAnsi="Times New Roman" w:cs="Times New Roman"/>
          <w:sz w:val="28"/>
          <w:szCs w:val="28"/>
        </w:rPr>
      </w:pPr>
      <w:r w:rsidRPr="00E051A4">
        <w:rPr>
          <w:rFonts w:ascii="Times New Roman" w:hAnsi="Times New Roman" w:cs="Times New Roman"/>
          <w:sz w:val="28"/>
          <w:szCs w:val="28"/>
        </w:rPr>
        <w:t>+ Thường xuyên họp giao ban với các bộ phận phụ trách an ninh trường học của Công an Quận Tân Bình để kịp thời nắm bắt tình hình an ninh trong khu vực, tư tưởng của HSSV để kịp thời có biện pháp phòng chống những tiêu cực có thể xảy ra.</w:t>
      </w:r>
    </w:p>
    <w:p w:rsidR="003A6BF5" w:rsidRPr="00E051A4" w:rsidRDefault="003A6BF5" w:rsidP="00521DD7">
      <w:pPr>
        <w:ind w:firstLine="720"/>
        <w:jc w:val="both"/>
        <w:rPr>
          <w:rFonts w:ascii="Times New Roman" w:hAnsi="Times New Roman" w:cs="Times New Roman"/>
          <w:sz w:val="28"/>
          <w:szCs w:val="28"/>
        </w:rPr>
      </w:pPr>
      <w:r w:rsidRPr="00E051A4">
        <w:rPr>
          <w:rFonts w:ascii="Times New Roman" w:hAnsi="Times New Roman" w:cs="Times New Roman"/>
          <w:sz w:val="28"/>
          <w:szCs w:val="28"/>
        </w:rPr>
        <w:t xml:space="preserve">+ Nhà trường đã thành lập đội dân quân tự vệ tổ công tác đảm bảo an ninh, trật tự trường học và triển khai thực hiện đạt hiệu quả cao với các tiêu chí : </w:t>
      </w:r>
    </w:p>
    <w:p w:rsidR="003A6BF5" w:rsidRPr="00E051A4" w:rsidRDefault="003A6BF5" w:rsidP="00521DD7">
      <w:pPr>
        <w:ind w:firstLine="720"/>
        <w:jc w:val="both"/>
        <w:rPr>
          <w:rFonts w:ascii="Times New Roman" w:hAnsi="Times New Roman" w:cs="Times New Roman"/>
          <w:sz w:val="28"/>
          <w:szCs w:val="28"/>
        </w:rPr>
      </w:pPr>
      <w:r w:rsidRPr="00E051A4">
        <w:rPr>
          <w:rFonts w:ascii="Times New Roman" w:hAnsi="Times New Roman" w:cs="Times New Roman"/>
          <w:sz w:val="28"/>
          <w:szCs w:val="28"/>
        </w:rPr>
        <w:t>- Không để xảy ra các hoạt động gây rối, biểu tình, lập các hội, nhóm, tuyên truyền phát triển đạo, khiếu kiện và tập trung đông người trái với quy định của pháp luật;</w:t>
      </w:r>
    </w:p>
    <w:p w:rsidR="003A6BF5" w:rsidRPr="00E051A4" w:rsidRDefault="003A6BF5" w:rsidP="00521DD7">
      <w:pPr>
        <w:ind w:firstLine="720"/>
        <w:jc w:val="both"/>
        <w:rPr>
          <w:rFonts w:ascii="Times New Roman" w:hAnsi="Times New Roman" w:cs="Times New Roman"/>
          <w:sz w:val="28"/>
          <w:szCs w:val="28"/>
        </w:rPr>
      </w:pPr>
      <w:r w:rsidRPr="00E051A4">
        <w:rPr>
          <w:rFonts w:ascii="Times New Roman" w:hAnsi="Times New Roman" w:cs="Times New Roman"/>
          <w:sz w:val="28"/>
          <w:szCs w:val="28"/>
        </w:rPr>
        <w:t>- Không để xảy ra tội phạm và bạo lực học đường;</w:t>
      </w:r>
    </w:p>
    <w:p w:rsidR="003A6BF5" w:rsidRPr="00E051A4" w:rsidRDefault="003A6BF5" w:rsidP="00521DD7">
      <w:pPr>
        <w:ind w:firstLine="720"/>
        <w:jc w:val="both"/>
        <w:rPr>
          <w:rFonts w:ascii="Times New Roman" w:hAnsi="Times New Roman" w:cs="Times New Roman"/>
          <w:sz w:val="28"/>
          <w:szCs w:val="28"/>
        </w:rPr>
      </w:pPr>
      <w:r w:rsidRPr="00E051A4">
        <w:rPr>
          <w:rFonts w:ascii="Times New Roman" w:hAnsi="Times New Roman" w:cs="Times New Roman"/>
          <w:sz w:val="28"/>
          <w:szCs w:val="28"/>
        </w:rPr>
        <w:t>- Không có cán bộ, giáo viên, nhân viên, học sinh sinh viên phạm tội hoặc mắc tệ nạn xã hội;</w:t>
      </w:r>
    </w:p>
    <w:p w:rsidR="003A6BF5" w:rsidRPr="00E051A4" w:rsidRDefault="003A6BF5" w:rsidP="00521DD7">
      <w:pPr>
        <w:ind w:firstLine="720"/>
        <w:jc w:val="both"/>
        <w:rPr>
          <w:rFonts w:ascii="Times New Roman" w:hAnsi="Times New Roman" w:cs="Times New Roman"/>
          <w:sz w:val="28"/>
          <w:szCs w:val="28"/>
        </w:rPr>
      </w:pPr>
      <w:r w:rsidRPr="00E051A4">
        <w:rPr>
          <w:rFonts w:ascii="Times New Roman" w:hAnsi="Times New Roman" w:cs="Times New Roman"/>
          <w:sz w:val="28"/>
          <w:szCs w:val="28"/>
        </w:rPr>
        <w:t>- Không để xảy ra cháy, nổ, tai nạn lao động nghiêm trọng trong trường.</w:t>
      </w:r>
    </w:p>
    <w:p w:rsidR="003A6BF5" w:rsidRPr="00E051A4" w:rsidRDefault="003A6BF5" w:rsidP="00521DD7">
      <w:pPr>
        <w:ind w:firstLine="720"/>
        <w:jc w:val="both"/>
        <w:rPr>
          <w:rFonts w:ascii="Times New Roman" w:hAnsi="Times New Roman" w:cs="Times New Roman"/>
          <w:sz w:val="28"/>
          <w:szCs w:val="28"/>
        </w:rPr>
      </w:pPr>
    </w:p>
    <w:p w:rsidR="003A6BF5" w:rsidRPr="00E051A4" w:rsidRDefault="003A6BF5" w:rsidP="00521DD7">
      <w:pPr>
        <w:ind w:firstLine="720"/>
        <w:jc w:val="both"/>
        <w:rPr>
          <w:rFonts w:ascii="Times New Roman" w:hAnsi="Times New Roman" w:cs="Times New Roman"/>
          <w:b/>
          <w:bCs/>
          <w:sz w:val="28"/>
          <w:szCs w:val="28"/>
        </w:rPr>
      </w:pPr>
      <w:r w:rsidRPr="00E051A4">
        <w:rPr>
          <w:rFonts w:ascii="Times New Roman" w:hAnsi="Times New Roman" w:cs="Times New Roman"/>
          <w:b/>
          <w:bCs/>
          <w:sz w:val="28"/>
          <w:szCs w:val="28"/>
        </w:rPr>
        <w:t>III. CÔNG TÁC XÂY DỰNG ĐẢNG VÀ ĐOÀN THỂ</w:t>
      </w:r>
    </w:p>
    <w:p w:rsidR="003A6BF5" w:rsidRPr="00E051A4" w:rsidRDefault="003A6BF5" w:rsidP="00521DD7">
      <w:pPr>
        <w:ind w:firstLine="720"/>
        <w:jc w:val="both"/>
        <w:rPr>
          <w:rFonts w:ascii="Times New Roman" w:hAnsi="Times New Roman" w:cs="Times New Roman"/>
          <w:b/>
          <w:bCs/>
          <w:sz w:val="28"/>
          <w:szCs w:val="28"/>
        </w:rPr>
      </w:pPr>
      <w:r w:rsidRPr="00E051A4">
        <w:rPr>
          <w:rFonts w:ascii="Times New Roman" w:hAnsi="Times New Roman" w:cs="Times New Roman"/>
          <w:b/>
          <w:bCs/>
          <w:sz w:val="28"/>
          <w:szCs w:val="28"/>
        </w:rPr>
        <w:t>1. Về lãnh đạo thực hiện công tác chính trị tư tưởng.</w:t>
      </w:r>
    </w:p>
    <w:p w:rsidR="003A6BF5" w:rsidRPr="00EC27A1" w:rsidRDefault="003A6BF5" w:rsidP="00521DD7">
      <w:pPr>
        <w:ind w:firstLine="720"/>
        <w:jc w:val="both"/>
        <w:rPr>
          <w:rFonts w:ascii="Times New Roman" w:hAnsi="Times New Roman" w:cs="Times New Roman"/>
          <w:sz w:val="28"/>
          <w:szCs w:val="28"/>
        </w:rPr>
      </w:pPr>
      <w:r w:rsidRPr="00E051A4">
        <w:rPr>
          <w:rFonts w:ascii="Times New Roman" w:hAnsi="Times New Roman" w:cs="Times New Roman"/>
          <w:sz w:val="28"/>
          <w:szCs w:val="28"/>
        </w:rPr>
        <w:t>Trong nhiệm kỳ qua Đảng bộ đã thể hiện được vai trò trung tâm đoàn kết và lãnh đạo toàn diện hoạt động của nhà trường, mọi chủ trương chính sách đều được bàn bạc dân chủ, công khai trước khi thực hiện. Đảng bộ và Ban Giám hiệu đã quan tâm nắm bắt tâm lý, nguyện vọng và diễn biến tư tưởng của cán bộ, đảng viên, giảng viên,</w:t>
      </w:r>
      <w:r w:rsidRPr="00EC27A1">
        <w:rPr>
          <w:rFonts w:ascii="Times New Roman" w:hAnsi="Times New Roman" w:cs="Times New Roman"/>
          <w:sz w:val="28"/>
          <w:szCs w:val="28"/>
        </w:rPr>
        <w:t xml:space="preserve"> giáo viên, nhân viên giúp an tâm công tác, khắc phục khó khăn hoàn thành tốt nhiệm vụ. Từng cá nhân đã có nhiều cố gắng giữ gìn phẩm chất đạo đức, gương mẫu trong lối sống, trong nghề nghiệp, cùng tập thể từng bước nâng cao chất lượng công tác, chất lượng dạy và học.</w:t>
      </w:r>
    </w:p>
    <w:p w:rsidR="003A6BF5" w:rsidRPr="00EC27A1" w:rsidRDefault="003A6BF5" w:rsidP="004C607D">
      <w:pPr>
        <w:jc w:val="both"/>
        <w:rPr>
          <w:rFonts w:ascii="Times New Roman" w:hAnsi="Times New Roman" w:cs="Times New Roman"/>
          <w:b/>
          <w:bCs/>
          <w:i/>
          <w:iCs/>
          <w:sz w:val="28"/>
          <w:szCs w:val="28"/>
        </w:rPr>
      </w:pPr>
      <w:r w:rsidRPr="00EC27A1">
        <w:rPr>
          <w:rFonts w:ascii="Times New Roman" w:hAnsi="Times New Roman" w:cs="Times New Roman"/>
          <w:b/>
          <w:bCs/>
          <w:i/>
          <w:iCs/>
          <w:sz w:val="28"/>
          <w:szCs w:val="28"/>
        </w:rPr>
        <w:t xml:space="preserve"> </w:t>
      </w:r>
      <w:r>
        <w:rPr>
          <w:rFonts w:ascii="Times New Roman" w:hAnsi="Times New Roman" w:cs="Times New Roman"/>
          <w:b/>
          <w:bCs/>
          <w:i/>
          <w:iCs/>
          <w:sz w:val="28"/>
          <w:szCs w:val="28"/>
        </w:rPr>
        <w:tab/>
      </w:r>
      <w:r w:rsidRPr="00EC27A1">
        <w:rPr>
          <w:rFonts w:ascii="Times New Roman" w:hAnsi="Times New Roman" w:cs="Times New Roman"/>
          <w:b/>
          <w:bCs/>
          <w:i/>
          <w:iCs/>
          <w:sz w:val="28"/>
          <w:szCs w:val="28"/>
        </w:rPr>
        <w:t>Công tác tuyên giáo:</w:t>
      </w:r>
    </w:p>
    <w:p w:rsidR="003A6BF5" w:rsidRPr="00EC27A1" w:rsidRDefault="003A6BF5" w:rsidP="00521DD7">
      <w:pPr>
        <w:ind w:firstLine="720"/>
        <w:jc w:val="both"/>
        <w:rPr>
          <w:rFonts w:ascii="Times New Roman" w:hAnsi="Times New Roman" w:cs="Times New Roman"/>
          <w:sz w:val="28"/>
          <w:szCs w:val="28"/>
        </w:rPr>
      </w:pPr>
      <w:r w:rsidRPr="00EC27A1">
        <w:rPr>
          <w:rFonts w:ascii="Times New Roman" w:hAnsi="Times New Roman" w:cs="Times New Roman"/>
          <w:sz w:val="28"/>
          <w:szCs w:val="28"/>
        </w:rPr>
        <w:t>Theo Quyết định số113B -QĐ/ĐU, ngày 12 tháng 6 năm 2013 của Ban Chấp hành Đảng bộ Trường Cao đẳng Kỹ thuật Lý Tự Trọng Thành phố Hồ Chí Minh</w:t>
      </w:r>
      <w:r w:rsidRPr="00EC27A1">
        <w:rPr>
          <w:rFonts w:ascii="Times New Roman" w:hAnsi="Times New Roman" w:cs="Times New Roman"/>
          <w:color w:val="0000FF"/>
          <w:sz w:val="28"/>
          <w:szCs w:val="28"/>
        </w:rPr>
        <w:t xml:space="preserve"> </w:t>
      </w:r>
      <w:r w:rsidRPr="00EC27A1">
        <w:rPr>
          <w:rFonts w:ascii="Times New Roman" w:hAnsi="Times New Roman" w:cs="Times New Roman"/>
          <w:sz w:val="28"/>
          <w:szCs w:val="28"/>
        </w:rPr>
        <w:t>về việc phân công nhiệm vụ Ban Chấp hành Đảng bộ Trường Cao đẳng Kỹ thuật Lý Tự Trọng Thành phố Hồ Chí Minh</w:t>
      </w:r>
      <w:r w:rsidRPr="00EC27A1">
        <w:rPr>
          <w:rFonts w:ascii="Times New Roman" w:hAnsi="Times New Roman" w:cs="Times New Roman"/>
          <w:color w:val="0000FF"/>
          <w:sz w:val="28"/>
          <w:szCs w:val="28"/>
        </w:rPr>
        <w:t xml:space="preserve"> </w:t>
      </w:r>
      <w:r w:rsidRPr="00EC27A1">
        <w:rPr>
          <w:rFonts w:ascii="Times New Roman" w:hAnsi="Times New Roman" w:cs="Times New Roman"/>
          <w:sz w:val="28"/>
          <w:szCs w:val="28"/>
        </w:rPr>
        <w:t>năm 2013 – 2015. Ban Chấp hành Đảng bộ đã cử 01 đồng chí Ủy viên Ban Chấp hành là Phó Hiệu trưởng phụ trách công tác tuyên giáo của Đảng bộ, trong nhiệm kỳ vừa qua công tác tuyên giáo đã thực hiện cụ thể như sau:</w:t>
      </w:r>
    </w:p>
    <w:p w:rsidR="003A6BF5" w:rsidRPr="00EC27A1" w:rsidRDefault="003A6BF5" w:rsidP="00521DD7">
      <w:pPr>
        <w:ind w:firstLine="720"/>
        <w:jc w:val="both"/>
        <w:rPr>
          <w:rFonts w:ascii="Times New Roman" w:hAnsi="Times New Roman" w:cs="Times New Roman"/>
          <w:sz w:val="28"/>
          <w:szCs w:val="28"/>
        </w:rPr>
      </w:pPr>
      <w:r w:rsidRPr="00EC27A1">
        <w:rPr>
          <w:rFonts w:ascii="Times New Roman" w:hAnsi="Times New Roman" w:cs="Times New Roman"/>
          <w:sz w:val="28"/>
          <w:szCs w:val="28"/>
        </w:rPr>
        <w:t>Các chỉ thị, nghị quyết, các văn bản thông tin tuyên truyền của cấp trên đều được phổ biến đầy đủ đến từng đảng viên và các đối tượng có liên quan. Tổ chức nghe thời sự trong và ngoài nước mỗi học kỳ một lần. Để nâng cao nhận thức cho cán bộ, giảng viên, giáo viên, nhân viên ghi nhớ công ơn của các anh hùng liệt sỹ, nhân dịp ngày thành lập Đảng 3/2, Cách Mạng tháng 8 và quốc khánh 2/9, Đảng bộ đã tổ chức cho đảng viên đi tham quan về nguồn nhiều khu di tích lịch sử trong nước Côn Đảo; Phú Quốc, Chiến khu R, Nhà tù Phú Lợi, Thành cổ Quảng Trị và thăm chiến trường xưa tại nước bạn Lào, Campuchia.</w:t>
      </w:r>
    </w:p>
    <w:p w:rsidR="003A6BF5" w:rsidRPr="00EC27A1" w:rsidRDefault="003A6BF5" w:rsidP="00521DD7">
      <w:pPr>
        <w:ind w:firstLine="720"/>
        <w:jc w:val="both"/>
        <w:rPr>
          <w:rFonts w:ascii="Times New Roman" w:hAnsi="Times New Roman" w:cs="Times New Roman"/>
          <w:sz w:val="28"/>
          <w:szCs w:val="28"/>
        </w:rPr>
      </w:pPr>
      <w:r w:rsidRPr="00EC27A1">
        <w:rPr>
          <w:rFonts w:ascii="Times New Roman" w:hAnsi="Times New Roman" w:cs="Times New Roman"/>
          <w:sz w:val="28"/>
          <w:szCs w:val="28"/>
        </w:rPr>
        <w:t>Triển khai học tậ</w:t>
      </w:r>
      <w:r>
        <w:rPr>
          <w:rFonts w:ascii="Times New Roman" w:hAnsi="Times New Roman" w:cs="Times New Roman"/>
          <w:sz w:val="28"/>
          <w:szCs w:val="28"/>
        </w:rPr>
        <w:t>p và</w:t>
      </w:r>
      <w:r w:rsidRPr="00EC27A1">
        <w:rPr>
          <w:rFonts w:ascii="Times New Roman" w:hAnsi="Times New Roman" w:cs="Times New Roman"/>
          <w:sz w:val="28"/>
          <w:szCs w:val="28"/>
        </w:rPr>
        <w:t xml:space="preserve"> quán triệt Nghị quyết Đại hội Đảng toàn quốc lần thứ XI, Nghị quyết Đại hội Đảng bộ thành phố lần thứ IX, quán triệt tình hình thời sự về chủ quyền biển đảo, chiến lược biển của Việt Nam; thực hiện quyên góp “Một trường học cho Trường Sa” và tổ chức ngày hội “HSSV với biển đảo quê hương”. </w:t>
      </w:r>
    </w:p>
    <w:p w:rsidR="003A6BF5" w:rsidRPr="00E61B0C" w:rsidRDefault="003A6BF5" w:rsidP="00E61B0C">
      <w:pPr>
        <w:ind w:firstLine="720"/>
        <w:jc w:val="both"/>
        <w:rPr>
          <w:rFonts w:ascii="Times New Roman" w:hAnsi="Times New Roman" w:cs="Times New Roman"/>
          <w:sz w:val="28"/>
          <w:szCs w:val="28"/>
          <w:lang w:val="nb-NO"/>
        </w:rPr>
      </w:pPr>
      <w:r w:rsidRPr="00E61B0C">
        <w:rPr>
          <w:rFonts w:ascii="Times New Roman" w:hAnsi="Times New Roman" w:cs="Times New Roman"/>
          <w:sz w:val="28"/>
          <w:szCs w:val="28"/>
          <w:lang w:val="nb-NO"/>
        </w:rPr>
        <w:t>Hàng năm tổ chức kỷ niệm ngày sinh Chủ tịch Hồ Chí Minh để tôn vinh những cống hiến vĩ đại của Người đối với sự nghiệp cách mạng của Đảng và dân tộc Việt Nam, với phong trào cộng sản và công nhân quốc tế. Đặc biệt trong năm 2014 Đảng bộ đã kỷ niệm 45 năm thực hiện Di chúc Chủ tịch Hồ Chí Minh (29/9/1969-29/9/2014). Tuyên truyền sâu rộng về đạo đức cách mạng sáng ngời của Chủ tịch Hồ Chí Minh; những giá trị tư tưởng chính trị, lịch sử, văn hóa kết tinh trong Di chúc của Chủ tịch Hồ Chí Minh; chủ động đấu tranh bác bỏ những luận điệu sai trái, xuyên tạc, thù địch, bảo vệ nền tảng tư tưởng của Chủ tịch Hồ Chí Minh, của Đảng, xây dựng hệ thống chính trị trong sạch, vững mạnh. Nêu bật những thành tựu của cách mạng Việt Nam trong 45 năm thực hiện Di chúc của Chủ tịch Hồ Chí Minh: về sự nghiệp giải phóng miền Nam, thống nhất đất nước, sự nghiệp đổi mới, xây dựng và bảo vệ Tổ quốc; về công tác xây dựng đảng; bồi dưỡng thế hệ cách mạng cho đời sau; nâng cao đời sống nhân dân; đoàn kết quốc tế. Qua thực hiện Di chúc thiêng liêng của Chủ tịch Hồ Chí Minh đã góp phần nâng cao nhận thức của toàn Đảng bộ và tiếp tục học tập, làm theo tấm gương đạo đức Hồ Chí Minh, đưa việc học tập và làm theo đi vào chiều sâu, phát hiện, nhân rộng nhiều điển hình tập thể và cá nhân tiên tiến, gương mẫu làm theo tấm gương đạo đức Hồ Chí Minh, đẩy lùi suy thoái về chính trị, tư tưởng, đạo đức, lối sống, chủ nghĩa cá nhân, tư tưởng cơ hội, lối sống thực dụng; đẩy mạnh phong trào thi đua yêu nước.</w:t>
      </w:r>
    </w:p>
    <w:p w:rsidR="003A6BF5" w:rsidRPr="00E61B0C" w:rsidRDefault="003A6BF5" w:rsidP="00E61B0C">
      <w:pPr>
        <w:ind w:firstLine="720"/>
        <w:jc w:val="both"/>
        <w:rPr>
          <w:rFonts w:ascii="Times New Roman" w:hAnsi="Times New Roman" w:cs="Times New Roman"/>
          <w:sz w:val="28"/>
          <w:szCs w:val="28"/>
          <w:lang w:val="nb-NO"/>
        </w:rPr>
      </w:pPr>
      <w:r w:rsidRPr="00E61B0C">
        <w:rPr>
          <w:rFonts w:ascii="Times New Roman" w:hAnsi="Times New Roman" w:cs="Times New Roman"/>
          <w:sz w:val="28"/>
          <w:szCs w:val="28"/>
          <w:lang w:val="nb-NO"/>
        </w:rPr>
        <w:t>Đảng bộ đã chỉ đạo các chi bộ làm tốt công tác tuyên truyền Chương trình hành động của Thành ủy về thực hiện Thông báo kết luận số 242-TB/TW của Bộ Chính trị về tiếp tục thực hiện Nghị quyết Trung ương 2 (khóa VIII) phương hướng phát triển giáo dục và đào tạo đến năm 2020.</w:t>
      </w:r>
    </w:p>
    <w:p w:rsidR="003A6BF5" w:rsidRDefault="003A6BF5" w:rsidP="00E61B0C">
      <w:pPr>
        <w:ind w:firstLine="720"/>
        <w:jc w:val="both"/>
        <w:rPr>
          <w:rFonts w:ascii="Times New Roman" w:hAnsi="Times New Roman" w:cs="Times New Roman"/>
          <w:sz w:val="28"/>
          <w:szCs w:val="28"/>
          <w:lang w:val="nb-NO"/>
        </w:rPr>
      </w:pPr>
      <w:r w:rsidRPr="00E61B0C">
        <w:rPr>
          <w:rFonts w:ascii="Times New Roman" w:hAnsi="Times New Roman" w:cs="Times New Roman"/>
          <w:sz w:val="28"/>
          <w:szCs w:val="28"/>
          <w:lang w:val="nb-NO"/>
        </w:rPr>
        <w:t xml:space="preserve"> </w:t>
      </w:r>
    </w:p>
    <w:p w:rsidR="003A6BF5" w:rsidRPr="00E61B0C" w:rsidRDefault="003A6BF5" w:rsidP="00E61B0C">
      <w:pPr>
        <w:ind w:firstLine="720"/>
        <w:jc w:val="both"/>
        <w:rPr>
          <w:rFonts w:ascii="Times New Roman" w:hAnsi="Times New Roman" w:cs="Times New Roman"/>
          <w:sz w:val="28"/>
          <w:szCs w:val="28"/>
          <w:lang w:val="nb-NO"/>
        </w:rPr>
      </w:pPr>
      <w:r w:rsidRPr="00E61B0C">
        <w:rPr>
          <w:rFonts w:ascii="Times New Roman" w:hAnsi="Times New Roman" w:cs="Times New Roman"/>
          <w:sz w:val="28"/>
          <w:szCs w:val="28"/>
          <w:lang w:val="nb-NO"/>
        </w:rPr>
        <w:t>Tuyên truyền vận động nhà giáo, học sinh, sinh viên và học viên tích cực thực hiện tốt các giải pháp nhằm đẩy mạnh việc phòng chống quan liêu, tham nhũng, lãng phí và thực hành tiết kiệm, giữ vững an ninh chính trị và an toàn trường học, tạo sự đồng thuận cao trong toàn trường.</w:t>
      </w:r>
    </w:p>
    <w:p w:rsidR="003A6BF5" w:rsidRPr="00E61B0C" w:rsidRDefault="003A6BF5" w:rsidP="00E61B0C">
      <w:pPr>
        <w:ind w:firstLine="720"/>
        <w:jc w:val="both"/>
        <w:rPr>
          <w:rFonts w:ascii="Times New Roman" w:hAnsi="Times New Roman" w:cs="Times New Roman"/>
          <w:sz w:val="28"/>
          <w:szCs w:val="28"/>
          <w:lang w:val="nb-NO"/>
        </w:rPr>
      </w:pPr>
      <w:r w:rsidRPr="00E61B0C">
        <w:rPr>
          <w:rFonts w:ascii="Times New Roman" w:hAnsi="Times New Roman" w:cs="Times New Roman"/>
          <w:sz w:val="28"/>
          <w:szCs w:val="28"/>
          <w:lang w:val="nb-NO"/>
        </w:rPr>
        <w:t>Công tác dự báo, nắm bắt diễn biến tư tưởng, dư luận xã hội trong trường đã được các chi bộ sớm phát hiện tình hình, chủ động tham mưu kịp thời cho Ban Chấp hành Đảng bộ và tham gia xử lý các vấn đề “nóng”, các vấn đề phức tạp, nhạy cảm tại đơn vị. Phân công chuyên viên theo dõi sát mạng thông tin điện tử. Chú trọng triển khai đồng bộ, chủ động đấu tranh trên mặt trận tư tưởng, văn hóa, phản bác các luận điệu xuyên tạc, thông tin sai trái chống phá Đảng và Nhà nước ta; đấu tranh ngăn chặn biểu hiện “tự diễn biến”, “tự chuyển hóa” trong cán bộ, đảng viên, giáo viên, nhân viên và học sinh, sinh viên.</w:t>
      </w:r>
    </w:p>
    <w:p w:rsidR="003A6BF5" w:rsidRPr="00E61B0C" w:rsidRDefault="003A6BF5" w:rsidP="00E61B0C">
      <w:pPr>
        <w:ind w:firstLine="720"/>
        <w:jc w:val="both"/>
        <w:rPr>
          <w:rFonts w:ascii="Times New Roman" w:hAnsi="Times New Roman" w:cs="Times New Roman"/>
          <w:sz w:val="28"/>
          <w:szCs w:val="28"/>
          <w:lang w:val="nb-NO"/>
        </w:rPr>
      </w:pPr>
      <w:r>
        <w:rPr>
          <w:rFonts w:ascii="Times New Roman" w:hAnsi="Times New Roman" w:cs="Times New Roman"/>
          <w:sz w:val="28"/>
          <w:szCs w:val="28"/>
          <w:lang w:val="nb-NO"/>
        </w:rPr>
        <w:t xml:space="preserve"> </w:t>
      </w:r>
      <w:r w:rsidRPr="00E61B0C">
        <w:rPr>
          <w:rFonts w:ascii="Times New Roman" w:hAnsi="Times New Roman" w:cs="Times New Roman"/>
          <w:sz w:val="28"/>
          <w:szCs w:val="28"/>
          <w:lang w:val="nb-NO"/>
        </w:rPr>
        <w:t>Tăng cường thực hiện có hiệu quả 3 công khai, tổ chức đối thoại giữa lãnh đạo nhà trường với giáo viên, nhân viên và họ</w:t>
      </w:r>
      <w:r>
        <w:rPr>
          <w:rFonts w:ascii="Times New Roman" w:hAnsi="Times New Roman" w:cs="Times New Roman"/>
          <w:sz w:val="28"/>
          <w:szCs w:val="28"/>
          <w:lang w:val="nb-NO"/>
        </w:rPr>
        <w:t>c sinh,</w:t>
      </w:r>
      <w:r w:rsidRPr="00E61B0C">
        <w:rPr>
          <w:rFonts w:ascii="Times New Roman" w:hAnsi="Times New Roman" w:cs="Times New Roman"/>
          <w:sz w:val="28"/>
          <w:szCs w:val="28"/>
          <w:lang w:val="nb-NO"/>
        </w:rPr>
        <w:t xml:space="preserve"> sinh viên.</w:t>
      </w:r>
    </w:p>
    <w:p w:rsidR="003A6BF5" w:rsidRPr="00E61B0C" w:rsidRDefault="003A6BF5" w:rsidP="00E61B0C">
      <w:pPr>
        <w:ind w:firstLine="720"/>
        <w:jc w:val="both"/>
        <w:rPr>
          <w:rFonts w:ascii="Times New Roman" w:hAnsi="Times New Roman" w:cs="Times New Roman"/>
          <w:sz w:val="28"/>
          <w:szCs w:val="28"/>
          <w:lang w:val="nb-NO"/>
        </w:rPr>
      </w:pPr>
      <w:r w:rsidRPr="00E61B0C">
        <w:rPr>
          <w:rFonts w:ascii="Times New Roman" w:hAnsi="Times New Roman" w:cs="Times New Roman"/>
          <w:sz w:val="28"/>
          <w:szCs w:val="28"/>
          <w:lang w:val="nb-NO"/>
        </w:rPr>
        <w:t>Trong từng năm, công tác tuyên giáo được xây dựng kế hoạch cụ thể và 6 tháng đầu năm cũng như 6 tháng cuối năm đều có tổng kết, đánh giá các hoạt động báo cáo Đảng ủy Sở Giáo dục và Đào tạo thành phố Hồ Chí Minh.</w:t>
      </w:r>
    </w:p>
    <w:p w:rsidR="003A6BF5" w:rsidRPr="00E61B0C" w:rsidRDefault="003A6BF5" w:rsidP="00E61B0C">
      <w:pPr>
        <w:ind w:firstLine="720"/>
        <w:jc w:val="both"/>
        <w:rPr>
          <w:rFonts w:ascii="Times New Roman" w:hAnsi="Times New Roman" w:cs="Times New Roman"/>
          <w:b/>
          <w:bCs/>
          <w:sz w:val="28"/>
          <w:szCs w:val="28"/>
          <w:lang w:val="nb-NO"/>
        </w:rPr>
      </w:pPr>
      <w:r w:rsidRPr="00E61B0C">
        <w:rPr>
          <w:rFonts w:ascii="Times New Roman" w:hAnsi="Times New Roman" w:cs="Times New Roman"/>
          <w:b/>
          <w:bCs/>
          <w:sz w:val="28"/>
          <w:szCs w:val="28"/>
          <w:lang w:val="nb-NO"/>
        </w:rPr>
        <w:t>Tồn tại:</w:t>
      </w:r>
    </w:p>
    <w:p w:rsidR="003A6BF5" w:rsidRPr="00E61B0C" w:rsidRDefault="003A6BF5" w:rsidP="00E61B0C">
      <w:pPr>
        <w:ind w:firstLine="720"/>
        <w:jc w:val="both"/>
        <w:rPr>
          <w:rFonts w:ascii="Times New Roman" w:hAnsi="Times New Roman" w:cs="Times New Roman"/>
          <w:sz w:val="28"/>
          <w:szCs w:val="28"/>
          <w:lang w:val="nb-NO"/>
        </w:rPr>
      </w:pPr>
      <w:r w:rsidRPr="00E61B0C">
        <w:rPr>
          <w:rFonts w:ascii="Times New Roman" w:hAnsi="Times New Roman" w:cs="Times New Roman"/>
          <w:sz w:val="28"/>
          <w:szCs w:val="28"/>
          <w:lang w:val="nb-NO"/>
        </w:rPr>
        <w:t>Trong nhiệm kỳ qua công tác tuyên giáo đã từng bước tuyên truyền có hệ thống và thực hiện đúng theo sự chỉ đạo của Đảng bộ cấp trên. Song, hình thức thực hiện công tác giáo dục chính trị tư tưở</w:t>
      </w:r>
      <w:r>
        <w:rPr>
          <w:rFonts w:ascii="Times New Roman" w:hAnsi="Times New Roman" w:cs="Times New Roman"/>
          <w:sz w:val="28"/>
          <w:szCs w:val="28"/>
          <w:lang w:val="nb-NO"/>
        </w:rPr>
        <w:t>ng chưa phong phú, các</w:t>
      </w:r>
      <w:r w:rsidRPr="00E61B0C">
        <w:rPr>
          <w:rFonts w:ascii="Times New Roman" w:hAnsi="Times New Roman" w:cs="Times New Roman"/>
          <w:sz w:val="28"/>
          <w:szCs w:val="28"/>
          <w:lang w:val="nb-NO"/>
        </w:rPr>
        <w:t xml:space="preserve"> </w:t>
      </w:r>
      <w:r>
        <w:rPr>
          <w:rFonts w:ascii="Times New Roman" w:hAnsi="Times New Roman" w:cs="Times New Roman"/>
          <w:sz w:val="28"/>
          <w:szCs w:val="28"/>
          <w:lang w:val="nb-NO"/>
        </w:rPr>
        <w:t>đ</w:t>
      </w:r>
      <w:r w:rsidRPr="00E61B0C">
        <w:rPr>
          <w:rFonts w:ascii="Times New Roman" w:hAnsi="Times New Roman" w:cs="Times New Roman"/>
          <w:sz w:val="28"/>
          <w:szCs w:val="28"/>
          <w:lang w:val="nb-NO"/>
        </w:rPr>
        <w:t>ảng</w:t>
      </w:r>
      <w:r>
        <w:rPr>
          <w:rFonts w:ascii="Times New Roman" w:hAnsi="Times New Roman" w:cs="Times New Roman"/>
          <w:sz w:val="28"/>
          <w:szCs w:val="28"/>
          <w:lang w:val="nb-NO"/>
        </w:rPr>
        <w:t xml:space="preserve"> viên</w:t>
      </w:r>
      <w:r w:rsidRPr="00E61B0C">
        <w:rPr>
          <w:rFonts w:ascii="Times New Roman" w:hAnsi="Times New Roman" w:cs="Times New Roman"/>
          <w:sz w:val="28"/>
          <w:szCs w:val="28"/>
          <w:lang w:val="nb-NO"/>
        </w:rPr>
        <w:t xml:space="preserve"> chưa là hạt nhân nòng cốt ở các đơn vị được phân công phụ trách và chưa có nhiều ý kiến đề xuất với đảng bộ để đảng bộ thực hiện công tác tuyên giáo tốt hơn</w:t>
      </w:r>
    </w:p>
    <w:p w:rsidR="003A6BF5" w:rsidRPr="00EC27A1" w:rsidRDefault="003A6BF5" w:rsidP="00E61B0C">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2. Về lãnh đạo công tác xây dựng tổ chức Đảng.</w:t>
      </w:r>
    </w:p>
    <w:p w:rsidR="003A6BF5" w:rsidRPr="00EC27A1" w:rsidRDefault="003A6BF5" w:rsidP="00E61B0C">
      <w:pPr>
        <w:ind w:firstLine="720"/>
        <w:jc w:val="both"/>
        <w:rPr>
          <w:rFonts w:ascii="Times New Roman" w:hAnsi="Times New Roman" w:cs="Times New Roman"/>
          <w:b/>
          <w:bCs/>
          <w:i/>
          <w:iCs/>
          <w:sz w:val="28"/>
          <w:szCs w:val="28"/>
        </w:rPr>
      </w:pPr>
      <w:r w:rsidRPr="00EC27A1">
        <w:rPr>
          <w:rFonts w:ascii="Times New Roman" w:hAnsi="Times New Roman" w:cs="Times New Roman"/>
          <w:b/>
          <w:bCs/>
          <w:i/>
          <w:iCs/>
          <w:sz w:val="28"/>
          <w:szCs w:val="28"/>
        </w:rPr>
        <w:t>Công tác sinh hoạt Đảng</w:t>
      </w:r>
    </w:p>
    <w:p w:rsidR="003A6BF5" w:rsidRPr="00EC27A1" w:rsidRDefault="003A6BF5" w:rsidP="00E61B0C">
      <w:pPr>
        <w:ind w:firstLine="720"/>
        <w:jc w:val="both"/>
        <w:rPr>
          <w:rFonts w:ascii="Times New Roman" w:hAnsi="Times New Roman" w:cs="Times New Roman"/>
          <w:sz w:val="28"/>
          <w:szCs w:val="28"/>
        </w:rPr>
      </w:pPr>
      <w:r w:rsidRPr="00EC27A1">
        <w:rPr>
          <w:rFonts w:ascii="Times New Roman" w:hAnsi="Times New Roman" w:cs="Times New Roman"/>
          <w:sz w:val="28"/>
          <w:szCs w:val="28"/>
        </w:rPr>
        <w:t>Sinh hoạt Đảng bộ, chi bộ định kỳ mỗi tháng một lần, chất lượng và nội dung sinh hoạt được Đảng ủy, chi ủy chuẩn bị chu đáo, sát với nhiệm vụ chính trị của Trường. Đảng ủy, Chi ủy kiểm điểm và thực hiện nghị quyết tháng trước và đề ra phương hướng nhiệm vụ tháng sau, sau đó Đảng ủy, chi bộ thảo luận, trở thành nghị quyết cho chính quyền và các đoàn thể thực hiện.</w:t>
      </w:r>
    </w:p>
    <w:p w:rsidR="003A6BF5" w:rsidRPr="00EC27A1" w:rsidRDefault="003A6BF5" w:rsidP="00E61B0C">
      <w:pPr>
        <w:ind w:firstLine="720"/>
        <w:jc w:val="both"/>
        <w:rPr>
          <w:rFonts w:ascii="Times New Roman" w:hAnsi="Times New Roman" w:cs="Times New Roman"/>
          <w:sz w:val="28"/>
          <w:szCs w:val="28"/>
        </w:rPr>
      </w:pPr>
      <w:r w:rsidRPr="00EC27A1">
        <w:rPr>
          <w:rFonts w:ascii="Times New Roman" w:hAnsi="Times New Roman" w:cs="Times New Roman"/>
          <w:sz w:val="28"/>
          <w:szCs w:val="28"/>
        </w:rPr>
        <w:t>Đảng bộ đảm bảo nguyên tắc tập trung dân chủ trong sinh hoạt Đảng, đảng viên được khuyến khích phát biểu ý kiến và hiến kế cho hoạt động của nhà trường trên mọi lĩnh vực, đa số Đảng viên đều được phân công phụ trách các khâu trọng yếu của nhà trường.</w:t>
      </w:r>
    </w:p>
    <w:p w:rsidR="003A6BF5" w:rsidRPr="00EC27A1" w:rsidRDefault="003A6BF5" w:rsidP="00E61B0C">
      <w:pPr>
        <w:ind w:firstLine="720"/>
        <w:jc w:val="both"/>
        <w:rPr>
          <w:rFonts w:ascii="Times New Roman" w:hAnsi="Times New Roman" w:cs="Times New Roman"/>
          <w:sz w:val="28"/>
          <w:szCs w:val="28"/>
        </w:rPr>
      </w:pPr>
      <w:r w:rsidRPr="00EC27A1">
        <w:rPr>
          <w:rFonts w:ascii="Times New Roman" w:hAnsi="Times New Roman" w:cs="Times New Roman"/>
          <w:sz w:val="28"/>
          <w:szCs w:val="28"/>
        </w:rPr>
        <w:t>Để nắm bắt tình hình thời sự cũng như công tác Đảng, Đảng bộ đã phát “Sổ tay xây dựng Đảng, thông tin tuyên truyền, thông báo nội bộ, thông tin tham khảo” đến các đồng chí Đảng ủy viên, đảng viên thông qua đó Đảng viên hiểu được chủ trương, chính sách của Đảng và Nhà nước.</w:t>
      </w:r>
    </w:p>
    <w:p w:rsidR="003A6BF5" w:rsidRPr="00C32A82" w:rsidRDefault="003A6BF5" w:rsidP="00E61B0C">
      <w:pPr>
        <w:ind w:firstLine="720"/>
        <w:jc w:val="both"/>
        <w:rPr>
          <w:rFonts w:ascii="Times New Roman" w:hAnsi="Times New Roman" w:cs="Times New Roman"/>
          <w:b/>
          <w:bCs/>
          <w:i/>
          <w:iCs/>
          <w:sz w:val="28"/>
          <w:szCs w:val="28"/>
        </w:rPr>
      </w:pPr>
      <w:r w:rsidRPr="00C32A82">
        <w:rPr>
          <w:rFonts w:ascii="Times New Roman" w:hAnsi="Times New Roman" w:cs="Times New Roman"/>
          <w:b/>
          <w:bCs/>
          <w:i/>
          <w:iCs/>
          <w:sz w:val="28"/>
          <w:szCs w:val="28"/>
        </w:rPr>
        <w:t>Công tác phát triển đảng viên mới</w:t>
      </w:r>
    </w:p>
    <w:p w:rsidR="003A6BF5" w:rsidRPr="00EC27A1" w:rsidRDefault="003A6BF5" w:rsidP="00E61B0C">
      <w:pPr>
        <w:ind w:firstLine="720"/>
        <w:jc w:val="both"/>
        <w:rPr>
          <w:rFonts w:ascii="Times New Roman" w:hAnsi="Times New Roman" w:cs="Times New Roman"/>
          <w:sz w:val="28"/>
          <w:szCs w:val="28"/>
        </w:rPr>
      </w:pPr>
      <w:r w:rsidRPr="00EC27A1">
        <w:rPr>
          <w:rFonts w:ascii="Times New Roman" w:hAnsi="Times New Roman" w:cs="Times New Roman"/>
          <w:sz w:val="28"/>
          <w:szCs w:val="28"/>
        </w:rPr>
        <w:t>Trong nhiệm kỳ qua, Công đoàn và Đoàn thanh niên đã giới thiệu quần chúng tích cực cho chi bộ và được xét công nhận 32 quần chúng (trong đó có 02 là học sinh – sinh viên); Đảng bộ đã đề nghị Đảng ủy Sở Giáo dục và Đào tạo xét kết nạp 18 đảng viên mới, so với nhiệm kỳ trước tăng 12 đảng viên.</w:t>
      </w:r>
    </w:p>
    <w:p w:rsidR="003A6BF5" w:rsidRPr="00EC27A1" w:rsidRDefault="003A6BF5" w:rsidP="00E61B0C">
      <w:pPr>
        <w:ind w:firstLine="720"/>
        <w:jc w:val="both"/>
        <w:rPr>
          <w:rFonts w:ascii="Times New Roman" w:hAnsi="Times New Roman" w:cs="Times New Roman"/>
          <w:sz w:val="28"/>
          <w:szCs w:val="28"/>
        </w:rPr>
      </w:pPr>
      <w:r w:rsidRPr="00EC27A1">
        <w:rPr>
          <w:rFonts w:ascii="Times New Roman" w:hAnsi="Times New Roman" w:cs="Times New Roman"/>
          <w:sz w:val="28"/>
          <w:szCs w:val="28"/>
        </w:rPr>
        <w:t xml:space="preserve">Qua công tác phân tích chất lượng đảng viên và tổ chức cơ sở đảng, Đảng bộ 3 năm liền được công nhận là đảng bộ trong sạch vững mạnh, 2 năm liền đạt hoàn thành tốt nhiệm vụ 100% đảng viên được công nhận đảng viên đủ tư cách loại 1 và 2; 100% đảng viên trong Đảng bộ không vi phạm 19 điều đảng viên không được làm. </w:t>
      </w:r>
    </w:p>
    <w:p w:rsidR="003A6BF5" w:rsidRPr="00EC27A1" w:rsidRDefault="003A6BF5" w:rsidP="00E61B0C">
      <w:pPr>
        <w:numPr>
          <w:ilvl w:val="0"/>
          <w:numId w:val="23"/>
        </w:numPr>
        <w:tabs>
          <w:tab w:val="left" w:pos="1080"/>
        </w:tabs>
        <w:ind w:left="0"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Công tác tổ chức - cán bộ:</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Dưới sự chỉ đạo của Đảng ủy, công tác tổ chức bộ máy và bổ nhiệm, điều động nhân sự được thảo luận công khai tại các cuộc họp của Ban Chấp hành Đảng bộ. Việc bố trí Cán bộ được Ban Chấp hành thông qua trước khi Hiệu Trưởng Quyết định.</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Trước khi ra quyết định bổ nhiệm phải tiến hành theo trình tự và đúng theo thủ tục đã quy định, đảm bảo chuẩn chức danh, trình độ quy định. Cán bộ nữ được bố trí và bình chọn cơ cấu ở các vị trí chủ chốt của chính quyền và đoàn thể trong nhà trường. Tất cả cán bộ Đảng viên là nữ đều phát huy tốt vai trò của mình.</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Hàng năm Đảng ủy lãnh đạo thực hiện công tác quy hoạch cán bộ theo hướng dẫn của cấp trên. Quy hoạch từ cấp trưởng phó phòng khoa, đơn vị, trung tâm cho đến đội ngũ cán bộ quản lý cấp trường, đồng thời dựa trên công tác quy hoạch nhà trường xây dựng kế hoạch chương trình, kinh phí để cử đi bồi dưỡng chuyên môn nghiệp vụ, trình độ lý luận chính trị…</w:t>
      </w:r>
    </w:p>
    <w:p w:rsidR="003A6BF5" w:rsidRPr="00EC27A1" w:rsidRDefault="003A6BF5" w:rsidP="000416F5">
      <w:pPr>
        <w:ind w:firstLine="720"/>
        <w:jc w:val="both"/>
        <w:rPr>
          <w:rFonts w:ascii="Times New Roman" w:hAnsi="Times New Roman" w:cs="Times New Roman"/>
          <w:b/>
          <w:bCs/>
          <w:i/>
          <w:iCs/>
          <w:sz w:val="28"/>
          <w:szCs w:val="28"/>
        </w:rPr>
      </w:pPr>
      <w:r w:rsidRPr="00EC27A1">
        <w:rPr>
          <w:rFonts w:ascii="Times New Roman" w:hAnsi="Times New Roman" w:cs="Times New Roman"/>
          <w:b/>
          <w:bCs/>
          <w:i/>
          <w:iCs/>
          <w:sz w:val="28"/>
          <w:szCs w:val="28"/>
        </w:rPr>
        <w:t>Tồn tại.</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Một số cán bộ còn ngại đấu tranh phê bình, còn hiện tượng nể nang, dĩ hòa vi quý, một số cán bộ đảng viên chưa gương mẫu, phát ngôn không đúng mực, không đúng nơi, không đúng chỗ gây ảnh hưởng không tốt đến uy tín cá nhân và sự phát triển chung của nhà trường.</w:t>
      </w:r>
    </w:p>
    <w:p w:rsidR="003A6BF5" w:rsidRPr="000416F5"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Một số đồng chí đảng viên chưa tích cực học tập nâng cao trình độ chuyên môn nghiệp vụ.</w:t>
      </w:r>
    </w:p>
    <w:p w:rsidR="003A6BF5" w:rsidRPr="00EC27A1" w:rsidRDefault="003A6BF5" w:rsidP="000416F5">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4. Công tác kiểm tra giám sát:</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Căn cứ vào Chương trình kiểm tra – giám sát của Ủy ban Kiểm tra giám sát Đảng bộ Sở Giáo dục và Đào tạo thành phố Hồ Chí Minh, hàng năm Ủy ban Kiểm tra giám sát đều đề ra “Chương trình,  Kế hoạch kiểm tra – giám sát” đối với Đảng bộ nhà trường và thực hiện đúng chương trình, kế hoạch đề ra, cụ thể:</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b/>
          <w:bCs/>
          <w:i/>
          <w:iCs/>
          <w:sz w:val="28"/>
          <w:szCs w:val="28"/>
        </w:rPr>
        <w:t xml:space="preserve">Kiểm tra đảng viên: </w:t>
      </w:r>
      <w:r w:rsidRPr="00EC27A1">
        <w:rPr>
          <w:rFonts w:ascii="Times New Roman" w:hAnsi="Times New Roman" w:cs="Times New Roman"/>
          <w:sz w:val="28"/>
          <w:szCs w:val="28"/>
        </w:rPr>
        <w:t xml:space="preserve">không </w:t>
      </w:r>
    </w:p>
    <w:p w:rsidR="003A6BF5" w:rsidRPr="00EC27A1" w:rsidRDefault="003A6BF5" w:rsidP="000416F5">
      <w:pPr>
        <w:ind w:firstLine="720"/>
        <w:jc w:val="both"/>
        <w:rPr>
          <w:rFonts w:ascii="Times New Roman" w:hAnsi="Times New Roman" w:cs="Times New Roman"/>
          <w:b/>
          <w:bCs/>
          <w:i/>
          <w:iCs/>
          <w:sz w:val="28"/>
          <w:szCs w:val="28"/>
        </w:rPr>
      </w:pPr>
      <w:r w:rsidRPr="00EC27A1">
        <w:rPr>
          <w:rFonts w:ascii="Times New Roman" w:hAnsi="Times New Roman" w:cs="Times New Roman"/>
          <w:b/>
          <w:bCs/>
          <w:i/>
          <w:iCs/>
          <w:sz w:val="28"/>
          <w:szCs w:val="28"/>
        </w:rPr>
        <w:t xml:space="preserve">Kiểm tra tổ chức cơ sở đảng cấp dưới : </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 Tổng số chi bộ trực thuộc được kiểm tra : 05</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 Nội dung: Thực hiện chỉ thị 03-CT/TW ngày 14/5/2012 của Bộ Chính trị; Chấp hành Nghị quyết của Ban Chấp hành Đảng bộ; Triển khai công tác rà soát, quy hoạch cán bộ quản lý nhà trường đến năm 2015; Quản lý, sử dụng các nguồn kinh phí năm 2013; Học tập Nghị quyết Đại hội Đảng; Việc chấp hành Quy định 47-QĐ/TW ngày 01/11/2011…</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 Kết luận: không có trường hợp vi phạm</w:t>
      </w:r>
    </w:p>
    <w:p w:rsidR="003A6BF5" w:rsidRPr="00EC27A1" w:rsidRDefault="003A6BF5" w:rsidP="004C607D">
      <w:pPr>
        <w:tabs>
          <w:tab w:val="left" w:pos="720"/>
        </w:tabs>
        <w:jc w:val="both"/>
        <w:rPr>
          <w:rFonts w:ascii="Times New Roman" w:hAnsi="Times New Roman" w:cs="Times New Roman"/>
          <w:b/>
          <w:bCs/>
          <w:i/>
          <w:iCs/>
          <w:sz w:val="28"/>
          <w:szCs w:val="28"/>
        </w:rPr>
      </w:pPr>
      <w:r w:rsidRPr="00EC27A1">
        <w:rPr>
          <w:rFonts w:ascii="Times New Roman" w:hAnsi="Times New Roman" w:cs="Times New Roman"/>
          <w:sz w:val="28"/>
          <w:szCs w:val="28"/>
        </w:rPr>
        <w:tab/>
      </w:r>
      <w:r w:rsidRPr="00EC27A1">
        <w:rPr>
          <w:rFonts w:ascii="Times New Roman" w:hAnsi="Times New Roman" w:cs="Times New Roman"/>
          <w:b/>
          <w:bCs/>
          <w:i/>
          <w:iCs/>
          <w:sz w:val="28"/>
          <w:szCs w:val="28"/>
        </w:rPr>
        <w:t>Nội dung kiểm tra, giám sát:</w:t>
      </w:r>
    </w:p>
    <w:p w:rsidR="003A6BF5" w:rsidRPr="00EC27A1" w:rsidRDefault="003A6BF5" w:rsidP="004C607D">
      <w:pPr>
        <w:tabs>
          <w:tab w:val="left" w:pos="720"/>
        </w:tabs>
        <w:jc w:val="both"/>
        <w:rPr>
          <w:rFonts w:ascii="Times New Roman" w:hAnsi="Times New Roman" w:cs="Times New Roman"/>
          <w:sz w:val="28"/>
          <w:szCs w:val="28"/>
        </w:rPr>
      </w:pPr>
      <w:r w:rsidRPr="00EC27A1">
        <w:rPr>
          <w:rFonts w:ascii="Times New Roman" w:hAnsi="Times New Roman" w:cs="Times New Roman"/>
          <w:sz w:val="28"/>
          <w:szCs w:val="28"/>
        </w:rPr>
        <w:tab/>
      </w:r>
      <w:r w:rsidRPr="00EC27A1">
        <w:rPr>
          <w:rFonts w:ascii="Times New Roman" w:hAnsi="Times New Roman" w:cs="Times New Roman"/>
          <w:b/>
          <w:bCs/>
          <w:sz w:val="28"/>
          <w:szCs w:val="28"/>
        </w:rPr>
        <w:t xml:space="preserve"> -</w:t>
      </w:r>
      <w:r w:rsidRPr="00EC27A1">
        <w:rPr>
          <w:rFonts w:ascii="Times New Roman" w:hAnsi="Times New Roman" w:cs="Times New Roman"/>
          <w:sz w:val="28"/>
          <w:szCs w:val="28"/>
        </w:rPr>
        <w:t xml:space="preserve"> Kiểm tra việc xây dựng chương trình kiểm tra, giám sát của các chi bộ trực thuộc.</w:t>
      </w:r>
    </w:p>
    <w:p w:rsidR="003A6BF5" w:rsidRPr="00EC27A1" w:rsidRDefault="003A6BF5" w:rsidP="004C607D">
      <w:pPr>
        <w:tabs>
          <w:tab w:val="left" w:pos="720"/>
        </w:tabs>
        <w:jc w:val="both"/>
        <w:rPr>
          <w:rFonts w:ascii="Times New Roman" w:hAnsi="Times New Roman" w:cs="Times New Roman"/>
          <w:sz w:val="28"/>
          <w:szCs w:val="28"/>
        </w:rPr>
      </w:pPr>
      <w:r w:rsidRPr="00EC27A1">
        <w:rPr>
          <w:rFonts w:ascii="Times New Roman" w:hAnsi="Times New Roman" w:cs="Times New Roman"/>
          <w:sz w:val="28"/>
          <w:szCs w:val="28"/>
        </w:rPr>
        <w:tab/>
      </w:r>
      <w:r w:rsidRPr="00EC27A1">
        <w:rPr>
          <w:rFonts w:ascii="Times New Roman" w:hAnsi="Times New Roman" w:cs="Times New Roman"/>
          <w:b/>
          <w:bCs/>
          <w:sz w:val="28"/>
          <w:szCs w:val="28"/>
        </w:rPr>
        <w:t>-</w:t>
      </w:r>
      <w:r w:rsidRPr="00EC27A1">
        <w:rPr>
          <w:rFonts w:ascii="Times New Roman" w:hAnsi="Times New Roman" w:cs="Times New Roman"/>
          <w:sz w:val="28"/>
          <w:szCs w:val="28"/>
        </w:rPr>
        <w:t xml:space="preserve"> Giám sát việc tổ chức sinh hoạt định kỳ của chi bộ, công tác học tập tuyên truyền và tổ chức thực hiện Chỉ thị 03-CT/TW ngày 14/5/2011 của Bộ Chính trị về “ tiếp tục đẩy mạnh việc học tập và làm theo tấm gương đạo đức Hồ Chí Minh”.</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r>
      <w:r w:rsidRPr="00EC27A1">
        <w:rPr>
          <w:rFonts w:ascii="Times New Roman" w:hAnsi="Times New Roman" w:cs="Times New Roman"/>
          <w:b/>
          <w:bCs/>
          <w:sz w:val="28"/>
          <w:szCs w:val="28"/>
        </w:rPr>
        <w:t>-</w:t>
      </w:r>
      <w:r w:rsidRPr="00EC27A1">
        <w:rPr>
          <w:rFonts w:ascii="Times New Roman" w:hAnsi="Times New Roman" w:cs="Times New Roman"/>
          <w:sz w:val="28"/>
          <w:szCs w:val="28"/>
        </w:rPr>
        <w:t xml:space="preserve"> Giám sát việc chuẩn bị và tổ chức Đại hội của các chi bộ nhiệm kỳ 2013 – 2015.</w:t>
      </w:r>
    </w:p>
    <w:p w:rsidR="003A6BF5" w:rsidRDefault="003A6BF5" w:rsidP="004C607D">
      <w:pPr>
        <w:tabs>
          <w:tab w:val="left" w:pos="720"/>
        </w:tabs>
        <w:jc w:val="both"/>
        <w:rPr>
          <w:rFonts w:ascii="Times New Roman" w:hAnsi="Times New Roman" w:cs="Times New Roman"/>
          <w:sz w:val="28"/>
          <w:szCs w:val="28"/>
        </w:rPr>
      </w:pPr>
      <w:r w:rsidRPr="00EC27A1">
        <w:rPr>
          <w:rFonts w:ascii="Times New Roman" w:hAnsi="Times New Roman" w:cs="Times New Roman"/>
          <w:sz w:val="28"/>
          <w:szCs w:val="28"/>
        </w:rPr>
        <w:tab/>
      </w:r>
    </w:p>
    <w:p w:rsidR="003A6BF5" w:rsidRPr="00EC27A1" w:rsidRDefault="003A6BF5" w:rsidP="004C607D">
      <w:pPr>
        <w:tabs>
          <w:tab w:val="left" w:pos="720"/>
        </w:tabs>
        <w:jc w:val="both"/>
        <w:rPr>
          <w:rFonts w:ascii="Times New Roman" w:hAnsi="Times New Roman" w:cs="Times New Roman"/>
          <w:sz w:val="28"/>
          <w:szCs w:val="28"/>
        </w:rPr>
      </w:pPr>
      <w:r>
        <w:rPr>
          <w:rFonts w:ascii="Times New Roman" w:hAnsi="Times New Roman" w:cs="Times New Roman"/>
          <w:sz w:val="28"/>
          <w:szCs w:val="28"/>
        </w:rPr>
        <w:tab/>
      </w:r>
      <w:r w:rsidRPr="00EC27A1">
        <w:rPr>
          <w:rFonts w:ascii="Times New Roman" w:hAnsi="Times New Roman" w:cs="Times New Roman"/>
          <w:b/>
          <w:bCs/>
          <w:sz w:val="28"/>
          <w:szCs w:val="28"/>
        </w:rPr>
        <w:t xml:space="preserve">- </w:t>
      </w:r>
      <w:r w:rsidRPr="00EC27A1">
        <w:rPr>
          <w:rFonts w:ascii="Times New Roman" w:hAnsi="Times New Roman" w:cs="Times New Roman"/>
          <w:sz w:val="28"/>
          <w:szCs w:val="28"/>
        </w:rPr>
        <w:t>Kiểm tra thực hiện các giải pháp khắc phục hạn chế, khuyết điểm sau kiểm điểm theo Nghị quyết Trung ương 4 của tập thể cấp ủy chi bộ, các đồng chí đảng viên trong các chi bộ trực thuộc .</w:t>
      </w:r>
    </w:p>
    <w:p w:rsidR="003A6BF5" w:rsidRPr="00EC27A1" w:rsidRDefault="003A6BF5" w:rsidP="004C607D">
      <w:pPr>
        <w:tabs>
          <w:tab w:val="left" w:pos="720"/>
        </w:tabs>
        <w:jc w:val="both"/>
        <w:rPr>
          <w:rFonts w:ascii="Times New Roman" w:hAnsi="Times New Roman" w:cs="Times New Roman"/>
          <w:sz w:val="28"/>
          <w:szCs w:val="28"/>
        </w:rPr>
      </w:pPr>
      <w:r w:rsidRPr="00EC27A1">
        <w:rPr>
          <w:rFonts w:ascii="Times New Roman" w:hAnsi="Times New Roman" w:cs="Times New Roman"/>
          <w:sz w:val="28"/>
          <w:szCs w:val="28"/>
        </w:rPr>
        <w:tab/>
      </w:r>
      <w:r w:rsidRPr="00EC27A1">
        <w:rPr>
          <w:rFonts w:ascii="Times New Roman" w:hAnsi="Times New Roman" w:cs="Times New Roman"/>
          <w:b/>
          <w:bCs/>
          <w:sz w:val="28"/>
          <w:szCs w:val="28"/>
        </w:rPr>
        <w:t xml:space="preserve">- </w:t>
      </w:r>
      <w:r w:rsidRPr="00EC27A1">
        <w:rPr>
          <w:rFonts w:ascii="Times New Roman" w:hAnsi="Times New Roman" w:cs="Times New Roman"/>
          <w:sz w:val="28"/>
          <w:szCs w:val="28"/>
        </w:rPr>
        <w:t>Kiểm tra việc chấp hành Điều lệ Đảng và quy định 19 điều đảng viên không được làm tại các chi bộ trực thuộc.</w:t>
      </w:r>
    </w:p>
    <w:p w:rsidR="003A6BF5" w:rsidRPr="00EC27A1" w:rsidRDefault="003A6BF5" w:rsidP="004C607D">
      <w:pPr>
        <w:tabs>
          <w:tab w:val="left" w:pos="720"/>
        </w:tabs>
        <w:jc w:val="both"/>
        <w:rPr>
          <w:rFonts w:ascii="Times New Roman" w:hAnsi="Times New Roman" w:cs="Times New Roman"/>
          <w:sz w:val="28"/>
          <w:szCs w:val="28"/>
        </w:rPr>
      </w:pPr>
      <w:r w:rsidRPr="00EC27A1">
        <w:rPr>
          <w:rFonts w:ascii="Times New Roman" w:hAnsi="Times New Roman" w:cs="Times New Roman"/>
          <w:sz w:val="28"/>
          <w:szCs w:val="28"/>
        </w:rPr>
        <w:tab/>
      </w:r>
      <w:r w:rsidRPr="00EC27A1">
        <w:rPr>
          <w:rFonts w:ascii="Times New Roman" w:hAnsi="Times New Roman" w:cs="Times New Roman"/>
          <w:b/>
          <w:bCs/>
          <w:sz w:val="28"/>
          <w:szCs w:val="28"/>
        </w:rPr>
        <w:t>-</w:t>
      </w:r>
      <w:r w:rsidRPr="00EC27A1">
        <w:rPr>
          <w:rFonts w:ascii="Times New Roman" w:hAnsi="Times New Roman" w:cs="Times New Roman"/>
          <w:sz w:val="28"/>
          <w:szCs w:val="28"/>
        </w:rPr>
        <w:t xml:space="preserve">  Kiểm tra hồ sơ đảng vụ tại các chi bộ trực thuộc.</w:t>
      </w:r>
    </w:p>
    <w:p w:rsidR="003A6BF5" w:rsidRPr="00EC27A1" w:rsidRDefault="003A6BF5" w:rsidP="004C607D">
      <w:pPr>
        <w:tabs>
          <w:tab w:val="left" w:pos="720"/>
        </w:tabs>
        <w:jc w:val="both"/>
        <w:rPr>
          <w:rFonts w:ascii="Times New Roman" w:hAnsi="Times New Roman" w:cs="Times New Roman"/>
          <w:b/>
          <w:bCs/>
          <w:sz w:val="28"/>
          <w:szCs w:val="28"/>
        </w:rPr>
      </w:pPr>
      <w:r w:rsidRPr="00EC27A1">
        <w:rPr>
          <w:rFonts w:ascii="Times New Roman" w:hAnsi="Times New Roman" w:cs="Times New Roman"/>
          <w:sz w:val="28"/>
          <w:szCs w:val="28"/>
        </w:rPr>
        <w:tab/>
      </w:r>
      <w:r w:rsidRPr="00EC27A1">
        <w:rPr>
          <w:rFonts w:ascii="Times New Roman" w:hAnsi="Times New Roman" w:cs="Times New Roman"/>
          <w:b/>
          <w:bCs/>
          <w:sz w:val="28"/>
          <w:szCs w:val="28"/>
        </w:rPr>
        <w:t xml:space="preserve">-  </w:t>
      </w:r>
      <w:r w:rsidRPr="00EC27A1">
        <w:rPr>
          <w:rFonts w:ascii="Times New Roman" w:hAnsi="Times New Roman" w:cs="Times New Roman"/>
          <w:sz w:val="28"/>
          <w:szCs w:val="28"/>
        </w:rPr>
        <w:t>Kiểm tra việc chấp hành chức trách được giao.</w:t>
      </w:r>
    </w:p>
    <w:p w:rsidR="003A6BF5" w:rsidRPr="00EC27A1" w:rsidRDefault="003A6BF5" w:rsidP="004C607D">
      <w:pPr>
        <w:tabs>
          <w:tab w:val="left" w:pos="720"/>
        </w:tabs>
        <w:jc w:val="both"/>
        <w:rPr>
          <w:rFonts w:ascii="Times New Roman" w:hAnsi="Times New Roman" w:cs="Times New Roman"/>
          <w:b/>
          <w:bCs/>
          <w:sz w:val="28"/>
          <w:szCs w:val="28"/>
        </w:rPr>
      </w:pPr>
      <w:r w:rsidRPr="00EC27A1">
        <w:rPr>
          <w:rFonts w:ascii="Times New Roman" w:hAnsi="Times New Roman" w:cs="Times New Roman"/>
          <w:sz w:val="28"/>
          <w:szCs w:val="28"/>
        </w:rPr>
        <w:tab/>
      </w:r>
      <w:r w:rsidRPr="00EC27A1">
        <w:rPr>
          <w:rFonts w:ascii="Times New Roman" w:hAnsi="Times New Roman" w:cs="Times New Roman"/>
          <w:b/>
          <w:bCs/>
          <w:sz w:val="28"/>
          <w:szCs w:val="28"/>
        </w:rPr>
        <w:t xml:space="preserve">- </w:t>
      </w:r>
      <w:r w:rsidRPr="00EC27A1">
        <w:rPr>
          <w:rFonts w:ascii="Times New Roman" w:hAnsi="Times New Roman" w:cs="Times New Roman"/>
          <w:sz w:val="28"/>
          <w:szCs w:val="28"/>
        </w:rPr>
        <w:t>Triển khai việc học tập và làm theo tấm gương đạo đức phong cách Hồ Chí Minh gắn liền với thực hiện Nghị quyết TW4 (khoá XI) trong nội dung sinh hoạt chi bộ thường kỳ</w:t>
      </w:r>
    </w:p>
    <w:p w:rsidR="003A6BF5" w:rsidRPr="00EC27A1" w:rsidRDefault="003A6BF5" w:rsidP="000416F5">
      <w:pPr>
        <w:ind w:firstLine="720"/>
        <w:jc w:val="both"/>
        <w:rPr>
          <w:rFonts w:ascii="Times New Roman" w:hAnsi="Times New Roman" w:cs="Times New Roman"/>
          <w:i/>
          <w:iCs/>
          <w:sz w:val="28"/>
          <w:szCs w:val="28"/>
        </w:rPr>
      </w:pPr>
      <w:r w:rsidRPr="00EC27A1">
        <w:rPr>
          <w:rFonts w:ascii="Times New Roman" w:hAnsi="Times New Roman" w:cs="Times New Roman"/>
          <w:i/>
          <w:iCs/>
          <w:sz w:val="28"/>
          <w:szCs w:val="28"/>
        </w:rPr>
        <w:t>Giám sát chuyên đề :</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 xml:space="preserve">Công tác chỉ đạo và giám sát quy trình sửa chữa, xây </w:t>
      </w:r>
      <w:r>
        <w:rPr>
          <w:rFonts w:ascii="Times New Roman" w:hAnsi="Times New Roman" w:cs="Times New Roman"/>
          <w:sz w:val="28"/>
          <w:szCs w:val="28"/>
        </w:rPr>
        <w:t>dựng 04 hạng mục công trình</w:t>
      </w:r>
      <w:r w:rsidRPr="00EC27A1">
        <w:rPr>
          <w:rFonts w:ascii="Times New Roman" w:hAnsi="Times New Roman" w:cs="Times New Roman"/>
          <w:sz w:val="28"/>
          <w:szCs w:val="28"/>
        </w:rPr>
        <w:t>: Cải tạo, mở rộng xưởng thực tập và Gara ô tô khoa Động lực, xưởng Hàn khoa Cơ khí và cải tạo phòng Đo lường kỹ thuật khoa Cơ khí .</w:t>
      </w:r>
    </w:p>
    <w:p w:rsidR="003A6BF5" w:rsidRPr="00EC27A1" w:rsidRDefault="003A6BF5" w:rsidP="000416F5">
      <w:pPr>
        <w:ind w:firstLine="720"/>
        <w:jc w:val="both"/>
        <w:rPr>
          <w:rFonts w:ascii="Times New Roman" w:hAnsi="Times New Roman" w:cs="Times New Roman"/>
          <w:b/>
          <w:bCs/>
          <w:i/>
          <w:iCs/>
          <w:sz w:val="28"/>
          <w:szCs w:val="28"/>
        </w:rPr>
      </w:pPr>
      <w:r w:rsidRPr="00EC27A1">
        <w:rPr>
          <w:rFonts w:ascii="Times New Roman" w:hAnsi="Times New Roman" w:cs="Times New Roman"/>
          <w:b/>
          <w:bCs/>
          <w:i/>
          <w:iCs/>
          <w:sz w:val="28"/>
          <w:szCs w:val="28"/>
        </w:rPr>
        <w:t>Kết quả giám sát</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Nghị quyết chi bộ thể hiện sự lãnh đạo thực hiện nhiệm vụ chuyên môn, chính quyền ở các đơn vị theo Kế hoạch và Nghị quyết của Ban Chấp hành Đảng bộ.</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Việc tham mưu cho Hiệu trưởng trong công tác xây dựng sửa chữa khi thực hiện việc lập Biên bản hiện trạng</w:t>
      </w:r>
      <w:r w:rsidRPr="00EC27A1">
        <w:rPr>
          <w:rFonts w:ascii="Times New Roman" w:hAnsi="Times New Roman" w:cs="Times New Roman"/>
          <w:b/>
          <w:bCs/>
          <w:sz w:val="28"/>
          <w:szCs w:val="28"/>
        </w:rPr>
        <w:t xml:space="preserve"> </w:t>
      </w:r>
      <w:r w:rsidRPr="00EC27A1">
        <w:rPr>
          <w:rFonts w:ascii="Times New Roman" w:hAnsi="Times New Roman" w:cs="Times New Roman"/>
          <w:sz w:val="28"/>
          <w:szCs w:val="28"/>
        </w:rPr>
        <w:t>04 hạng mục công trình: Cải tạo, mở rộng xưởng thực tập và Gara ô tô khoa Động lực, xưởng Hàn khoa Cơ khí và cải tạo phòng Đo lường kỹ thuật khoa Cơ khí chưa chính xác so với thực tế đối với trách nhiệm của cá nhân được phân công phụ trách. Ủy ban Kiểm tra đã có ý kiến đóng góp rút kinh nghiệm trong quá trình tham mưu cho Ban giám hiệu</w:t>
      </w:r>
    </w:p>
    <w:p w:rsidR="003A6BF5" w:rsidRPr="00EC27A1" w:rsidRDefault="003A6BF5" w:rsidP="000416F5">
      <w:pPr>
        <w:ind w:firstLine="720"/>
        <w:jc w:val="both"/>
        <w:rPr>
          <w:rFonts w:ascii="Times New Roman" w:hAnsi="Times New Roman" w:cs="Times New Roman"/>
          <w:b/>
          <w:bCs/>
          <w:i/>
          <w:iCs/>
          <w:sz w:val="28"/>
          <w:szCs w:val="28"/>
        </w:rPr>
      </w:pPr>
      <w:r w:rsidRPr="00EC27A1">
        <w:rPr>
          <w:rFonts w:ascii="Times New Roman" w:hAnsi="Times New Roman" w:cs="Times New Roman"/>
          <w:b/>
          <w:bCs/>
          <w:i/>
          <w:iCs/>
          <w:sz w:val="28"/>
          <w:szCs w:val="28"/>
        </w:rPr>
        <w:t>Thi hành kỷ luật:</w:t>
      </w:r>
    </w:p>
    <w:p w:rsidR="003A6BF5" w:rsidRPr="00EC27A1" w:rsidRDefault="003A6BF5" w:rsidP="000416F5">
      <w:pPr>
        <w:ind w:firstLine="720"/>
        <w:jc w:val="both"/>
        <w:rPr>
          <w:rFonts w:ascii="Times New Roman" w:hAnsi="Times New Roman" w:cs="Times New Roman"/>
          <w:i/>
          <w:iCs/>
          <w:sz w:val="28"/>
          <w:szCs w:val="28"/>
        </w:rPr>
      </w:pPr>
      <w:r w:rsidRPr="00EC27A1">
        <w:rPr>
          <w:rFonts w:ascii="Times New Roman" w:hAnsi="Times New Roman" w:cs="Times New Roman"/>
          <w:i/>
          <w:iCs/>
          <w:sz w:val="28"/>
          <w:szCs w:val="28"/>
        </w:rPr>
        <w:t>Đối với đảng viên:00</w:t>
      </w:r>
    </w:p>
    <w:p w:rsidR="003A6BF5" w:rsidRPr="00EC27A1" w:rsidRDefault="003A6BF5" w:rsidP="000416F5">
      <w:pPr>
        <w:ind w:firstLine="720"/>
        <w:jc w:val="both"/>
        <w:rPr>
          <w:rFonts w:ascii="Times New Roman" w:hAnsi="Times New Roman" w:cs="Times New Roman"/>
          <w:i/>
          <w:iCs/>
          <w:sz w:val="28"/>
          <w:szCs w:val="28"/>
        </w:rPr>
      </w:pPr>
      <w:r w:rsidRPr="00EC27A1">
        <w:rPr>
          <w:rFonts w:ascii="Times New Roman" w:hAnsi="Times New Roman" w:cs="Times New Roman"/>
          <w:i/>
          <w:iCs/>
          <w:sz w:val="28"/>
          <w:szCs w:val="28"/>
        </w:rPr>
        <w:t>Đối với tổ chức đảng: (đối với đảng bộ cơ sở): 00</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i/>
          <w:iCs/>
          <w:sz w:val="28"/>
          <w:szCs w:val="28"/>
        </w:rPr>
        <w:t>Nhận xét</w:t>
      </w:r>
      <w:r w:rsidRPr="00EC27A1">
        <w:rPr>
          <w:rFonts w:ascii="Times New Roman" w:hAnsi="Times New Roman" w:cs="Times New Roman"/>
          <w:sz w:val="28"/>
          <w:szCs w:val="28"/>
        </w:rPr>
        <w:t>: việc chấp hành kỷ luật đối với đảng viên và tổ chức đảng nhìn chung là nghiêm túc .</w:t>
      </w:r>
    </w:p>
    <w:p w:rsidR="003A6BF5" w:rsidRPr="00EC27A1" w:rsidRDefault="003A6BF5" w:rsidP="000416F5">
      <w:pPr>
        <w:ind w:firstLine="720"/>
        <w:jc w:val="both"/>
        <w:rPr>
          <w:rFonts w:ascii="Times New Roman" w:hAnsi="Times New Roman" w:cs="Times New Roman"/>
          <w:b/>
          <w:bCs/>
          <w:i/>
          <w:iCs/>
          <w:sz w:val="28"/>
          <w:szCs w:val="28"/>
        </w:rPr>
      </w:pPr>
      <w:r w:rsidRPr="00EC27A1">
        <w:rPr>
          <w:rFonts w:ascii="Times New Roman" w:hAnsi="Times New Roman" w:cs="Times New Roman"/>
          <w:b/>
          <w:bCs/>
          <w:i/>
          <w:iCs/>
          <w:sz w:val="28"/>
          <w:szCs w:val="28"/>
        </w:rPr>
        <w:t>Giải quyết tố cáo:</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 xml:space="preserve">+ Tổng số đảng viên bị tố cáo: 01; đã giải quyết: 00 </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 xml:space="preserve"> </w:t>
      </w:r>
      <w:r w:rsidRPr="00EC27A1">
        <w:rPr>
          <w:rFonts w:ascii="Times New Roman" w:hAnsi="Times New Roman" w:cs="Times New Roman"/>
          <w:sz w:val="28"/>
          <w:szCs w:val="28"/>
        </w:rPr>
        <w:tab/>
        <w:t>Đảng viên bị tố cáo thuộc quyền quản lý của Đảng ủy Sở Giáo dục và Đào tạo thành phố Hồ Chí Minh nên Ban Chấp hành Đảng bộ đã chuyển đơn lên Ủy ban Kiểm tra Đảng bộ Sở Giáo dục và Đào tạo.</w:t>
      </w:r>
    </w:p>
    <w:p w:rsidR="003A6BF5" w:rsidRPr="00EC27A1" w:rsidRDefault="003A6BF5" w:rsidP="000416F5">
      <w:pPr>
        <w:ind w:firstLine="720"/>
        <w:jc w:val="both"/>
        <w:rPr>
          <w:rFonts w:ascii="Times New Roman" w:hAnsi="Times New Roman" w:cs="Times New Roman"/>
          <w:b/>
          <w:bCs/>
          <w:i/>
          <w:iCs/>
          <w:sz w:val="28"/>
          <w:szCs w:val="28"/>
        </w:rPr>
      </w:pPr>
      <w:r w:rsidRPr="00EC27A1">
        <w:rPr>
          <w:rFonts w:ascii="Times New Roman" w:hAnsi="Times New Roman" w:cs="Times New Roman"/>
          <w:b/>
          <w:bCs/>
          <w:i/>
          <w:iCs/>
          <w:sz w:val="28"/>
          <w:szCs w:val="28"/>
        </w:rPr>
        <w:t xml:space="preserve">Kiểm tra việc thi hành kỷ luật trong đảng: </w:t>
      </w:r>
      <w:r w:rsidRPr="00EC27A1">
        <w:rPr>
          <w:rFonts w:ascii="Times New Roman" w:hAnsi="Times New Roman" w:cs="Times New Roman"/>
          <w:sz w:val="28"/>
          <w:szCs w:val="28"/>
        </w:rPr>
        <w:t>Tổng số tổ chức đảng được kiểm tra: 00</w:t>
      </w:r>
    </w:p>
    <w:p w:rsidR="003A6BF5" w:rsidRPr="00EC27A1" w:rsidRDefault="003A6BF5" w:rsidP="000416F5">
      <w:pPr>
        <w:ind w:firstLine="720"/>
        <w:jc w:val="both"/>
        <w:rPr>
          <w:rFonts w:ascii="Times New Roman" w:hAnsi="Times New Roman" w:cs="Times New Roman"/>
          <w:b/>
          <w:bCs/>
          <w:i/>
          <w:iCs/>
          <w:sz w:val="28"/>
          <w:szCs w:val="28"/>
        </w:rPr>
      </w:pPr>
      <w:r w:rsidRPr="00EC27A1">
        <w:rPr>
          <w:rFonts w:ascii="Times New Roman" w:hAnsi="Times New Roman" w:cs="Times New Roman"/>
          <w:b/>
          <w:bCs/>
          <w:i/>
          <w:iCs/>
          <w:sz w:val="28"/>
          <w:szCs w:val="28"/>
        </w:rPr>
        <w:t xml:space="preserve">Giải quyết khiếu nại kỷ luật đảng: </w:t>
      </w:r>
      <w:r w:rsidRPr="00EC27A1">
        <w:rPr>
          <w:rFonts w:ascii="Times New Roman" w:hAnsi="Times New Roman" w:cs="Times New Roman"/>
          <w:sz w:val="28"/>
          <w:szCs w:val="28"/>
        </w:rPr>
        <w:t>Tổng số đảng viên có khiếu nại: 00</w:t>
      </w:r>
    </w:p>
    <w:p w:rsidR="003A6BF5" w:rsidRPr="00EC27A1" w:rsidRDefault="003A6BF5" w:rsidP="000416F5">
      <w:pPr>
        <w:ind w:firstLine="720"/>
        <w:jc w:val="both"/>
        <w:rPr>
          <w:rFonts w:ascii="Times New Roman" w:hAnsi="Times New Roman" w:cs="Times New Roman"/>
          <w:b/>
          <w:bCs/>
          <w:i/>
          <w:iCs/>
          <w:sz w:val="28"/>
          <w:szCs w:val="28"/>
        </w:rPr>
      </w:pPr>
      <w:r w:rsidRPr="00EC27A1">
        <w:rPr>
          <w:rFonts w:ascii="Times New Roman" w:hAnsi="Times New Roman" w:cs="Times New Roman"/>
          <w:b/>
          <w:bCs/>
          <w:i/>
          <w:iCs/>
          <w:sz w:val="28"/>
          <w:szCs w:val="28"/>
        </w:rPr>
        <w:t xml:space="preserve">Kiểm tra thu nộp và sử dụng đảng phí: </w:t>
      </w:r>
      <w:r w:rsidRPr="00EC27A1">
        <w:rPr>
          <w:rFonts w:ascii="Times New Roman" w:hAnsi="Times New Roman" w:cs="Times New Roman"/>
          <w:sz w:val="28"/>
          <w:szCs w:val="28"/>
        </w:rPr>
        <w:t xml:space="preserve">Tổng số tổ chức đảng được kiểm tra 05; kết luận có vi phạm: 00 </w:t>
      </w:r>
    </w:p>
    <w:p w:rsidR="003A6BF5" w:rsidRPr="00EC27A1" w:rsidRDefault="003A6BF5" w:rsidP="000416F5">
      <w:pPr>
        <w:ind w:firstLine="720"/>
        <w:jc w:val="both"/>
        <w:rPr>
          <w:rFonts w:ascii="Times New Roman" w:hAnsi="Times New Roman" w:cs="Times New Roman"/>
          <w:b/>
          <w:bCs/>
          <w:i/>
          <w:iCs/>
          <w:sz w:val="28"/>
          <w:szCs w:val="28"/>
        </w:rPr>
      </w:pPr>
      <w:r w:rsidRPr="00EC27A1">
        <w:rPr>
          <w:rFonts w:ascii="Times New Roman" w:hAnsi="Times New Roman" w:cs="Times New Roman"/>
          <w:b/>
          <w:bCs/>
          <w:i/>
          <w:iCs/>
          <w:sz w:val="28"/>
          <w:szCs w:val="28"/>
        </w:rPr>
        <w:t>Thực hiện nhiệm vụ cấp trên giao:</w:t>
      </w:r>
    </w:p>
    <w:p w:rsidR="003A6BF5" w:rsidRDefault="003A6BF5" w:rsidP="00E3784B">
      <w:pPr>
        <w:jc w:val="both"/>
        <w:rPr>
          <w:rFonts w:ascii="Times New Roman" w:hAnsi="Times New Roman" w:cs="Times New Roman"/>
          <w:sz w:val="28"/>
          <w:szCs w:val="28"/>
        </w:rPr>
      </w:pPr>
      <w:r w:rsidRPr="00EC27A1">
        <w:rPr>
          <w:rFonts w:ascii="Times New Roman" w:hAnsi="Times New Roman" w:cs="Times New Roman"/>
          <w:b/>
          <w:bCs/>
          <w:sz w:val="28"/>
          <w:szCs w:val="28"/>
        </w:rPr>
        <w:tab/>
      </w:r>
      <w:r w:rsidRPr="00EC27A1">
        <w:rPr>
          <w:rFonts w:ascii="Times New Roman" w:hAnsi="Times New Roman" w:cs="Times New Roman"/>
          <w:sz w:val="28"/>
          <w:szCs w:val="28"/>
        </w:rPr>
        <w:t>Trong nhiệm kỳ (năm 2012) Ủy ban Kiểm tra Đảng bộ Sở chỉ đạo Ban Chấp hành Đảng bộ giải trình về việc có 01 Đơn tố cáo (không ký tên) đối với đồng chí Hiệu trưởng – Phó Bí thư Đảng bộ, Ủy b</w:t>
      </w:r>
      <w:r>
        <w:rPr>
          <w:rFonts w:ascii="Times New Roman" w:hAnsi="Times New Roman" w:cs="Times New Roman"/>
          <w:sz w:val="28"/>
          <w:szCs w:val="28"/>
        </w:rPr>
        <w:t>an K</w:t>
      </w:r>
      <w:r w:rsidRPr="00EC27A1">
        <w:rPr>
          <w:rFonts w:ascii="Times New Roman" w:hAnsi="Times New Roman" w:cs="Times New Roman"/>
          <w:sz w:val="28"/>
          <w:szCs w:val="28"/>
        </w:rPr>
        <w:t>iểm tra đã gửi giải trình lên Ủy ban Kiểm tra Đảng bộ Sở.</w:t>
      </w:r>
    </w:p>
    <w:p w:rsidR="003A6BF5" w:rsidRDefault="003A6BF5" w:rsidP="00E3784B">
      <w:pPr>
        <w:jc w:val="both"/>
        <w:rPr>
          <w:rFonts w:ascii="Times New Roman" w:hAnsi="Times New Roman" w:cs="Times New Roman"/>
          <w:sz w:val="28"/>
          <w:szCs w:val="28"/>
        </w:rPr>
      </w:pPr>
    </w:p>
    <w:p w:rsidR="003A6BF5" w:rsidRPr="00E3784B" w:rsidRDefault="003A6BF5" w:rsidP="00E3784B">
      <w:pPr>
        <w:jc w:val="both"/>
        <w:rPr>
          <w:rFonts w:ascii="Times New Roman" w:hAnsi="Times New Roman" w:cs="Times New Roman"/>
          <w:sz w:val="28"/>
          <w:szCs w:val="28"/>
        </w:rPr>
      </w:pPr>
    </w:p>
    <w:p w:rsidR="003A6BF5" w:rsidRPr="00312B53" w:rsidRDefault="003A6BF5" w:rsidP="00312B53">
      <w:pPr>
        <w:ind w:firstLine="720"/>
        <w:jc w:val="both"/>
        <w:rPr>
          <w:rFonts w:ascii="Times New Roman" w:hAnsi="Times New Roman" w:cs="Times New Roman"/>
          <w:b/>
          <w:bCs/>
          <w:i/>
          <w:iCs/>
          <w:sz w:val="28"/>
          <w:szCs w:val="28"/>
        </w:rPr>
      </w:pPr>
      <w:r w:rsidRPr="00EC27A1">
        <w:rPr>
          <w:rFonts w:ascii="Times New Roman" w:hAnsi="Times New Roman" w:cs="Times New Roman"/>
          <w:b/>
          <w:bCs/>
          <w:i/>
          <w:iCs/>
          <w:sz w:val="28"/>
          <w:szCs w:val="28"/>
        </w:rPr>
        <w:t xml:space="preserve">Đánh giá chung: </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 Việc lãnh đạo và chỉ đạo tổ chức đảng cấp dưới xây dựng quy chế, phương hướng và nhiệm vụ của các chi ủy – chi bộ thực hiện theo đúng Điều lệ Đảng và các Chỉ thị, Nghị quyết của cấp trên.</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 Việc thực hiện và chỉ đạo, đôn đốc, kiểm tra các tổ chức đảng cấp dưới thực hiện phương hướng, nhiệm vụ, chương trình</w:t>
      </w:r>
      <w:r>
        <w:rPr>
          <w:rFonts w:ascii="Times New Roman" w:hAnsi="Times New Roman" w:cs="Times New Roman"/>
          <w:sz w:val="28"/>
          <w:szCs w:val="28"/>
        </w:rPr>
        <w:t>,</w:t>
      </w:r>
      <w:r w:rsidRPr="00EC27A1">
        <w:rPr>
          <w:rFonts w:ascii="Times New Roman" w:hAnsi="Times New Roman" w:cs="Times New Roman"/>
          <w:sz w:val="28"/>
          <w:szCs w:val="28"/>
        </w:rPr>
        <w:t xml:space="preserve"> kế hoạch kiểm tra theo đúng </w:t>
      </w:r>
      <w:r>
        <w:rPr>
          <w:rFonts w:ascii="Times New Roman" w:hAnsi="Times New Roman" w:cs="Times New Roman"/>
          <w:sz w:val="28"/>
          <w:szCs w:val="28"/>
        </w:rPr>
        <w:t>chương trình và kế hoạch k</w:t>
      </w:r>
      <w:r w:rsidRPr="00EC27A1">
        <w:rPr>
          <w:rFonts w:ascii="Times New Roman" w:hAnsi="Times New Roman" w:cs="Times New Roman"/>
          <w:sz w:val="28"/>
          <w:szCs w:val="28"/>
        </w:rPr>
        <w:t>iểm tra</w:t>
      </w:r>
      <w:r>
        <w:rPr>
          <w:rFonts w:ascii="Times New Roman" w:hAnsi="Times New Roman" w:cs="Times New Roman"/>
          <w:sz w:val="28"/>
          <w:szCs w:val="28"/>
        </w:rPr>
        <w:t>,</w:t>
      </w:r>
      <w:r w:rsidRPr="00EC27A1">
        <w:rPr>
          <w:rFonts w:ascii="Times New Roman" w:hAnsi="Times New Roman" w:cs="Times New Roman"/>
          <w:sz w:val="28"/>
          <w:szCs w:val="28"/>
        </w:rPr>
        <w:t xml:space="preserve"> giám sát của Ban Chấp hành Đảng bộ.</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 Việc triển khai, quán triệt các quy định của Điều lệ Đảng, Nghị quyết, Chỉ thị của tổ chức đảng cấp trên và của Đảng bộ về công tác kiểm tra luôn kịp thời và nghiêm túc .</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 Việc định kỳ nghe các tổ chức đảng báo cáo kết quả thực hiện nhiệm vụ về công tác kiểm tra được thực hiện theo đúng kế hoạch.</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 Việc lãnh đạo xây dựng tổ chức, kiện toàn và hoạt động của Ủy ban Kiểm tra nghiêm túc, kịp thời.</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 Việc tổ chức sơ kết, tổng kết công tác kiểm tra được thực hiện theo Kế hoạch.</w:t>
      </w:r>
    </w:p>
    <w:p w:rsidR="003A6BF5" w:rsidRPr="00EC27A1" w:rsidRDefault="003A6BF5" w:rsidP="000416F5">
      <w:pPr>
        <w:ind w:firstLine="720"/>
        <w:jc w:val="both"/>
        <w:rPr>
          <w:rFonts w:ascii="Times New Roman" w:hAnsi="Times New Roman" w:cs="Times New Roman"/>
          <w:sz w:val="28"/>
          <w:szCs w:val="28"/>
        </w:rPr>
      </w:pPr>
      <w:r w:rsidRPr="00EC27A1">
        <w:rPr>
          <w:rFonts w:ascii="Times New Roman" w:hAnsi="Times New Roman" w:cs="Times New Roman"/>
          <w:sz w:val="28"/>
          <w:szCs w:val="28"/>
        </w:rPr>
        <w:t>Nhìn chung, Công tác kiểm tra, giám sát đã giúp cho việc thực hiện Nghị</w:t>
      </w:r>
      <w:r>
        <w:rPr>
          <w:rFonts w:ascii="Times New Roman" w:hAnsi="Times New Roman" w:cs="Times New Roman"/>
          <w:sz w:val="28"/>
          <w:szCs w:val="28"/>
        </w:rPr>
        <w:t xml:space="preserve"> q</w:t>
      </w:r>
      <w:r w:rsidRPr="00EC27A1">
        <w:rPr>
          <w:rFonts w:ascii="Times New Roman" w:hAnsi="Times New Roman" w:cs="Times New Roman"/>
          <w:sz w:val="28"/>
          <w:szCs w:val="28"/>
        </w:rPr>
        <w:t>uyết các cấp nghiêm túc; các công tác của đơn vị được thực hiện nghiêm, phát huy được vai trò lãnh đạo của tổ chức Đảng.</w:t>
      </w:r>
    </w:p>
    <w:p w:rsidR="003A6BF5" w:rsidRPr="00EC27A1" w:rsidRDefault="003A6BF5" w:rsidP="000416F5">
      <w:pPr>
        <w:jc w:val="both"/>
        <w:rPr>
          <w:rFonts w:ascii="Times New Roman" w:hAnsi="Times New Roman" w:cs="Times New Roman"/>
          <w:sz w:val="28"/>
          <w:szCs w:val="28"/>
        </w:rPr>
      </w:pPr>
      <w:r>
        <w:rPr>
          <w:rFonts w:ascii="Times New Roman" w:hAnsi="Times New Roman" w:cs="Times New Roman"/>
          <w:i/>
          <w:iCs/>
          <w:sz w:val="28"/>
          <w:szCs w:val="28"/>
        </w:rPr>
        <w:tab/>
      </w:r>
      <w:r w:rsidRPr="00EC27A1">
        <w:rPr>
          <w:rFonts w:ascii="Times New Roman" w:hAnsi="Times New Roman" w:cs="Times New Roman"/>
          <w:i/>
          <w:iCs/>
          <w:sz w:val="28"/>
          <w:szCs w:val="28"/>
        </w:rPr>
        <w:t xml:space="preserve"> Mặt mạnh</w:t>
      </w:r>
      <w:r w:rsidRPr="00EC27A1">
        <w:rPr>
          <w:rFonts w:ascii="Times New Roman" w:hAnsi="Times New Roman" w:cs="Times New Roman"/>
          <w:sz w:val="28"/>
          <w:szCs w:val="28"/>
        </w:rPr>
        <w:t>: Thực hiện đúng theo chương trình và kế hoạch đã đề ra; thái độ nghiêm túc nhưng không căng thẳng.</w:t>
      </w:r>
    </w:p>
    <w:p w:rsidR="003A6BF5" w:rsidRPr="00EC27A1" w:rsidRDefault="003A6BF5" w:rsidP="000416F5">
      <w:pPr>
        <w:jc w:val="both"/>
        <w:rPr>
          <w:rFonts w:ascii="Times New Roman" w:hAnsi="Times New Roman" w:cs="Times New Roman"/>
          <w:sz w:val="28"/>
          <w:szCs w:val="28"/>
        </w:rPr>
      </w:pPr>
      <w:r>
        <w:rPr>
          <w:rFonts w:ascii="Times New Roman" w:hAnsi="Times New Roman" w:cs="Times New Roman"/>
          <w:i/>
          <w:iCs/>
          <w:sz w:val="28"/>
          <w:szCs w:val="28"/>
        </w:rPr>
        <w:tab/>
      </w:r>
      <w:r w:rsidRPr="00EC27A1">
        <w:rPr>
          <w:rFonts w:ascii="Times New Roman" w:hAnsi="Times New Roman" w:cs="Times New Roman"/>
          <w:i/>
          <w:iCs/>
          <w:sz w:val="28"/>
          <w:szCs w:val="28"/>
        </w:rPr>
        <w:t xml:space="preserve">Hạn chế: </w:t>
      </w:r>
      <w:r>
        <w:rPr>
          <w:rFonts w:ascii="Times New Roman" w:hAnsi="Times New Roman" w:cs="Times New Roman"/>
          <w:sz w:val="28"/>
          <w:szCs w:val="28"/>
        </w:rPr>
        <w:t>Cần chú trọng công tác kiểm tra, g</w:t>
      </w:r>
      <w:r w:rsidRPr="00EC27A1">
        <w:rPr>
          <w:rFonts w:ascii="Times New Roman" w:hAnsi="Times New Roman" w:cs="Times New Roman"/>
          <w:sz w:val="28"/>
          <w:szCs w:val="28"/>
        </w:rPr>
        <w:t>iám sát của cấp ủy – chi bộ trực thuộc và một số vấn đề về công tác hồ sơ, hành chính.</w:t>
      </w:r>
    </w:p>
    <w:p w:rsidR="003A6BF5" w:rsidRPr="00EC27A1" w:rsidRDefault="003A6BF5" w:rsidP="00E85170">
      <w:pPr>
        <w:jc w:val="both"/>
        <w:rPr>
          <w:rFonts w:ascii="Times New Roman" w:hAnsi="Times New Roman" w:cs="Times New Roman"/>
          <w:sz w:val="28"/>
          <w:szCs w:val="28"/>
        </w:rPr>
      </w:pPr>
      <w:r>
        <w:rPr>
          <w:rFonts w:ascii="Times New Roman" w:hAnsi="Times New Roman" w:cs="Times New Roman"/>
          <w:sz w:val="28"/>
          <w:szCs w:val="28"/>
        </w:rPr>
        <w:tab/>
        <w:t>Trong việc thực hiện g</w:t>
      </w:r>
      <w:r w:rsidRPr="00EC27A1">
        <w:rPr>
          <w:rFonts w:ascii="Times New Roman" w:hAnsi="Times New Roman" w:cs="Times New Roman"/>
          <w:sz w:val="28"/>
          <w:szCs w:val="28"/>
        </w:rPr>
        <w:t>iám sát chuyên đề đột xuất cần rút kinh nghiệm trong các bước thực hiện sao cho bảo đảm yếu tố thời gian hợp lý khi phối hợp với các công việc khác của tổ chức Đảng là đối tượng giám sát .</w:t>
      </w:r>
    </w:p>
    <w:p w:rsidR="003A6BF5" w:rsidRPr="00EC27A1" w:rsidRDefault="003A6BF5" w:rsidP="000416F5">
      <w:pPr>
        <w:jc w:val="both"/>
        <w:rPr>
          <w:rFonts w:ascii="Times New Roman" w:hAnsi="Times New Roman" w:cs="Times New Roman"/>
          <w:sz w:val="28"/>
          <w:szCs w:val="28"/>
        </w:rPr>
      </w:pPr>
      <w:r w:rsidRPr="00EC27A1">
        <w:rPr>
          <w:rFonts w:ascii="Times New Roman" w:hAnsi="Times New Roman" w:cs="Times New Roman"/>
          <w:sz w:val="28"/>
          <w:szCs w:val="28"/>
        </w:rPr>
        <w:t xml:space="preserve"> </w:t>
      </w:r>
      <w:r>
        <w:rPr>
          <w:rFonts w:ascii="Times New Roman" w:hAnsi="Times New Roman" w:cs="Times New Roman"/>
          <w:sz w:val="28"/>
          <w:szCs w:val="28"/>
        </w:rPr>
        <w:tab/>
      </w:r>
      <w:r w:rsidRPr="00EC27A1">
        <w:rPr>
          <w:rFonts w:ascii="Times New Roman" w:hAnsi="Times New Roman" w:cs="Times New Roman"/>
          <w:i/>
          <w:iCs/>
          <w:sz w:val="28"/>
          <w:szCs w:val="28"/>
        </w:rPr>
        <w:t>Nguyên nhân</w:t>
      </w:r>
      <w:r w:rsidRPr="00EC27A1">
        <w:rPr>
          <w:rFonts w:ascii="Times New Roman" w:hAnsi="Times New Roman" w:cs="Times New Roman"/>
          <w:sz w:val="28"/>
          <w:szCs w:val="28"/>
        </w:rPr>
        <w:t>: Thực hiện nghiêm quy định của Điều lệ Đảng về</w:t>
      </w:r>
      <w:r>
        <w:rPr>
          <w:rFonts w:ascii="Times New Roman" w:hAnsi="Times New Roman" w:cs="Times New Roman"/>
          <w:sz w:val="28"/>
          <w:szCs w:val="28"/>
        </w:rPr>
        <w:t xml:space="preserve"> công tác kiểm tra, giám sát</w:t>
      </w:r>
      <w:r w:rsidRPr="00EC27A1">
        <w:rPr>
          <w:rFonts w:ascii="Times New Roman" w:hAnsi="Times New Roman" w:cs="Times New Roman"/>
          <w:sz w:val="28"/>
          <w:szCs w:val="28"/>
        </w:rPr>
        <w:t>. Có sự quan tâm và c</w:t>
      </w:r>
      <w:r>
        <w:rPr>
          <w:rFonts w:ascii="Times New Roman" w:hAnsi="Times New Roman" w:cs="Times New Roman"/>
          <w:sz w:val="28"/>
          <w:szCs w:val="28"/>
        </w:rPr>
        <w:t>hỉ đạo sâu sát của Ủy ban Kiểm tra và Đảng ủy Sở</w:t>
      </w:r>
      <w:r w:rsidRPr="00EC27A1">
        <w:rPr>
          <w:rFonts w:ascii="Times New Roman" w:hAnsi="Times New Roman" w:cs="Times New Roman"/>
          <w:sz w:val="28"/>
          <w:szCs w:val="28"/>
        </w:rPr>
        <w:t>. Sự lãnh đạo trực tiếp của Ban Chấp hành Đảng bộ trường; thành viên Ủ</w:t>
      </w:r>
      <w:r>
        <w:rPr>
          <w:rFonts w:ascii="Times New Roman" w:hAnsi="Times New Roman" w:cs="Times New Roman"/>
          <w:sz w:val="28"/>
          <w:szCs w:val="28"/>
        </w:rPr>
        <w:t>y b</w:t>
      </w:r>
      <w:r w:rsidRPr="00EC27A1">
        <w:rPr>
          <w:rFonts w:ascii="Times New Roman" w:hAnsi="Times New Roman" w:cs="Times New Roman"/>
          <w:sz w:val="28"/>
          <w:szCs w:val="28"/>
        </w:rPr>
        <w:t>an Kiểm tra có trình độ nghiệp vụ, tận tâm, ngay thẳng và công minh.</w:t>
      </w:r>
    </w:p>
    <w:p w:rsidR="003A6BF5" w:rsidRPr="00EC27A1" w:rsidRDefault="003A6BF5" w:rsidP="000416F5">
      <w:pPr>
        <w:jc w:val="both"/>
        <w:rPr>
          <w:rFonts w:ascii="Times New Roman" w:hAnsi="Times New Roman" w:cs="Times New Roman"/>
          <w:sz w:val="28"/>
          <w:szCs w:val="28"/>
        </w:rPr>
      </w:pPr>
      <w:r>
        <w:rPr>
          <w:rFonts w:ascii="Times New Roman" w:hAnsi="Times New Roman" w:cs="Times New Roman"/>
          <w:sz w:val="28"/>
          <w:szCs w:val="28"/>
        </w:rPr>
        <w:tab/>
      </w:r>
      <w:r w:rsidRPr="00EC27A1">
        <w:rPr>
          <w:rFonts w:ascii="Times New Roman" w:hAnsi="Times New Roman" w:cs="Times New Roman"/>
          <w:sz w:val="28"/>
          <w:szCs w:val="28"/>
        </w:rPr>
        <w:t xml:space="preserve">Trong nhiệm kỳ, bộ máy tổ chức của nhà trường có sự biến động 02 lần thay đổi Hiệu trưởng – phó Bí thư đảng bộ, đây cũng là nguyên nhân dẫn </w:t>
      </w:r>
      <w:r>
        <w:rPr>
          <w:rFonts w:ascii="Times New Roman" w:hAnsi="Times New Roman" w:cs="Times New Roman"/>
          <w:sz w:val="28"/>
          <w:szCs w:val="28"/>
        </w:rPr>
        <w:t>đến hạn chế trong công tác k</w:t>
      </w:r>
      <w:r w:rsidRPr="00EC27A1">
        <w:rPr>
          <w:rFonts w:ascii="Times New Roman" w:hAnsi="Times New Roman" w:cs="Times New Roman"/>
          <w:sz w:val="28"/>
          <w:szCs w:val="28"/>
        </w:rPr>
        <w:t>iểm tra, giám sát.</w:t>
      </w:r>
    </w:p>
    <w:p w:rsidR="003A6BF5" w:rsidRPr="00EC27A1" w:rsidRDefault="003A6BF5" w:rsidP="00E61B0C">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5. Công tác dân vận và lãnh đạo đoàn thể:</w:t>
      </w:r>
    </w:p>
    <w:p w:rsidR="003A6BF5" w:rsidRPr="00EC27A1" w:rsidRDefault="003A6BF5" w:rsidP="00E61B0C">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5.1. Công tác dân vận:</w:t>
      </w:r>
    </w:p>
    <w:p w:rsidR="003A6BF5" w:rsidRPr="00EC27A1" w:rsidRDefault="003A6BF5" w:rsidP="00E61B0C">
      <w:pPr>
        <w:ind w:firstLine="720"/>
        <w:jc w:val="both"/>
        <w:rPr>
          <w:rFonts w:ascii="Times New Roman" w:hAnsi="Times New Roman" w:cs="Times New Roman"/>
          <w:sz w:val="28"/>
          <w:szCs w:val="28"/>
        </w:rPr>
      </w:pPr>
      <w:r w:rsidRPr="00EC27A1">
        <w:rPr>
          <w:rFonts w:ascii="Times New Roman" w:hAnsi="Times New Roman" w:cs="Times New Roman"/>
          <w:sz w:val="28"/>
          <w:szCs w:val="28"/>
        </w:rPr>
        <w:t>Thực hiện Quyết định số 24-QĐ/ĐU, ngày 08 tháng 11 năm 2011 của Đảng ủy Sở Giáo dục và Đào tạo thành phố Hồ Chí Minh, về việc thực hiện quy chế</w:t>
      </w:r>
      <w:r>
        <w:rPr>
          <w:rFonts w:ascii="Times New Roman" w:hAnsi="Times New Roman" w:cs="Times New Roman"/>
          <w:sz w:val="28"/>
          <w:szCs w:val="28"/>
        </w:rPr>
        <w:t xml:space="preserve"> công tác d</w:t>
      </w:r>
      <w:r w:rsidRPr="00EC27A1">
        <w:rPr>
          <w:rFonts w:ascii="Times New Roman" w:hAnsi="Times New Roman" w:cs="Times New Roman"/>
          <w:sz w:val="28"/>
          <w:szCs w:val="28"/>
        </w:rPr>
        <w:t>ân vận trong hệ thống chính trị của Sở Giáo dục và Đào tạo thành phố Hồ Chí Minh. Đảng bộ nhà trường đã thành lập Ban Dân vận theo quyết định số 102-QĐ/ĐB-LTT, ngày 25 tháng 9 năm 2012, trong đó cử 01 đồng chí tro</w:t>
      </w:r>
      <w:r>
        <w:rPr>
          <w:rFonts w:ascii="Times New Roman" w:hAnsi="Times New Roman" w:cs="Times New Roman"/>
          <w:sz w:val="28"/>
          <w:szCs w:val="28"/>
        </w:rPr>
        <w:t>ng Ban C</w:t>
      </w:r>
      <w:r w:rsidRPr="00EC27A1">
        <w:rPr>
          <w:rFonts w:ascii="Times New Roman" w:hAnsi="Times New Roman" w:cs="Times New Roman"/>
          <w:sz w:val="28"/>
          <w:szCs w:val="28"/>
        </w:rPr>
        <w:t xml:space="preserve">hấp hành Đảng bộ là Phó hiệu trưởng làm trưởng ban và đã phân công nhiệm vụ cụ thể cho từng thành viên để thực hiện công tác dân vận trong nhà trường. </w:t>
      </w:r>
    </w:p>
    <w:p w:rsidR="003A6BF5" w:rsidRPr="00EC27A1" w:rsidRDefault="003A6BF5" w:rsidP="00E61B0C">
      <w:pPr>
        <w:ind w:firstLine="720"/>
        <w:jc w:val="both"/>
        <w:rPr>
          <w:rFonts w:ascii="Times New Roman" w:hAnsi="Times New Roman" w:cs="Times New Roman"/>
          <w:sz w:val="28"/>
          <w:szCs w:val="28"/>
        </w:rPr>
      </w:pPr>
      <w:r w:rsidRPr="00EC27A1">
        <w:rPr>
          <w:rFonts w:ascii="Times New Roman" w:hAnsi="Times New Roman" w:cs="Times New Roman"/>
          <w:sz w:val="28"/>
          <w:szCs w:val="28"/>
        </w:rPr>
        <w:t>Công tác dân vận trong nhiệm kỳ qua được thực hiện cụ thể như sau:</w:t>
      </w:r>
    </w:p>
    <w:p w:rsidR="003A6BF5" w:rsidRPr="00EC27A1" w:rsidRDefault="003A6BF5" w:rsidP="00E61B0C">
      <w:pPr>
        <w:ind w:firstLine="720"/>
        <w:jc w:val="both"/>
        <w:rPr>
          <w:rFonts w:ascii="Times New Roman" w:hAnsi="Times New Roman" w:cs="Times New Roman"/>
          <w:sz w:val="28"/>
          <w:szCs w:val="28"/>
        </w:rPr>
      </w:pPr>
      <w:r w:rsidRPr="00EC27A1">
        <w:rPr>
          <w:rFonts w:ascii="Times New Roman" w:hAnsi="Times New Roman" w:cs="Times New Roman"/>
          <w:sz w:val="28"/>
          <w:szCs w:val="28"/>
        </w:rPr>
        <w:t>Thực hiện chương trình hành động số 35-CTrHĐ/TU của Thành ủy về việc thực hiện Nghị quyết 25-NQ/TW, Hội nghị lần thứ 7 Ban chấp hành Trung ương khóa XI, về tăng cường và đổi mới sự lãnh đạo của Đảng đối vớ</w:t>
      </w:r>
      <w:r>
        <w:rPr>
          <w:rFonts w:ascii="Times New Roman" w:hAnsi="Times New Roman" w:cs="Times New Roman"/>
          <w:sz w:val="28"/>
          <w:szCs w:val="28"/>
        </w:rPr>
        <w:t>i công tác d</w:t>
      </w:r>
      <w:r w:rsidRPr="00EC27A1">
        <w:rPr>
          <w:rFonts w:ascii="Times New Roman" w:hAnsi="Times New Roman" w:cs="Times New Roman"/>
          <w:sz w:val="28"/>
          <w:szCs w:val="28"/>
        </w:rPr>
        <w:t>ân vận trong tình hình mới và Kế hoạch số 71-KH/ĐU, ngày 20 tháng 02 năm 2014 của Đảng ủy Sở Giáo dục và Đào tạo thành phố Hồ Chí Minh về việc tăng cường và đổi mới sự lãnh đạo của Đảng đối vớ</w:t>
      </w:r>
      <w:r>
        <w:rPr>
          <w:rFonts w:ascii="Times New Roman" w:hAnsi="Times New Roman" w:cs="Times New Roman"/>
          <w:sz w:val="28"/>
          <w:szCs w:val="28"/>
        </w:rPr>
        <w:t>i công tác d</w:t>
      </w:r>
      <w:r w:rsidRPr="00EC27A1">
        <w:rPr>
          <w:rFonts w:ascii="Times New Roman" w:hAnsi="Times New Roman" w:cs="Times New Roman"/>
          <w:sz w:val="28"/>
          <w:szCs w:val="28"/>
        </w:rPr>
        <w:t>ân vận trong tình hình mới, Đảng bộ trường đã ban hành và thực hiệ</w:t>
      </w:r>
      <w:r>
        <w:rPr>
          <w:rFonts w:ascii="Times New Roman" w:hAnsi="Times New Roman" w:cs="Times New Roman"/>
          <w:sz w:val="28"/>
          <w:szCs w:val="28"/>
        </w:rPr>
        <w:t>n K</w:t>
      </w:r>
      <w:r w:rsidRPr="00EC27A1">
        <w:rPr>
          <w:rFonts w:ascii="Times New Roman" w:hAnsi="Times New Roman" w:cs="Times New Roman"/>
          <w:sz w:val="28"/>
          <w:szCs w:val="28"/>
        </w:rPr>
        <w:t>ế hoạch số 122-KH/ĐB về việc tăng cường và đổi mới sự lãnh đạo của Đảng đối vớ</w:t>
      </w:r>
      <w:r>
        <w:rPr>
          <w:rFonts w:ascii="Times New Roman" w:hAnsi="Times New Roman" w:cs="Times New Roman"/>
          <w:sz w:val="28"/>
          <w:szCs w:val="28"/>
        </w:rPr>
        <w:t>i công tác d</w:t>
      </w:r>
      <w:r w:rsidRPr="00EC27A1">
        <w:rPr>
          <w:rFonts w:ascii="Times New Roman" w:hAnsi="Times New Roman" w:cs="Times New Roman"/>
          <w:sz w:val="28"/>
          <w:szCs w:val="28"/>
        </w:rPr>
        <w:t>ân vận trong tình hình mới với các hoạt động hàng năm như tuyên truyền vận động cán bộ, giảng viên, giáo viên, nhân viên thực hiện Chỉ thị số 03 – CT/TW ngày 14 tháng 5 năm 2011 của Bộ Chính trị về tiếp tục đẩy mạnh việc học tập và làm theo tấm gương đạo đức Hồ Chí Minh. Việc học tập này được thực hiện theo chủ đề hằng năm. Các đồng chí ủy viên Ban Chấp hành, các đồng chí bí thư các chi bộ, các đồng chí cán bộ, đảng viên, giáo viên, nhân viên trong nhà trường đã xác định rõ ý thức trách nhiệm thường xuyên tu dưỡng, rèn luyện, phát huy vai trò nêu gương trong học tập và làm theo tư tưởng, tấm gương đạo đức, phong cách Hồ Chí Minh. Việc nêu cao tính tự giác, tinh thần trách nhiệm của các đồng chí ủy viên, các đồng chí Bí thư c</w:t>
      </w:r>
      <w:r>
        <w:rPr>
          <w:rFonts w:ascii="Times New Roman" w:hAnsi="Times New Roman" w:cs="Times New Roman"/>
          <w:sz w:val="28"/>
          <w:szCs w:val="28"/>
        </w:rPr>
        <w:t>hi bộ, lãnh đạo các đơn vị</w:t>
      </w:r>
      <w:r w:rsidRPr="00EC27A1">
        <w:rPr>
          <w:rFonts w:ascii="Times New Roman" w:hAnsi="Times New Roman" w:cs="Times New Roman"/>
          <w:sz w:val="28"/>
          <w:szCs w:val="28"/>
        </w:rPr>
        <w:t xml:space="preserve"> và cán bộ, đảng viên được thể hiện trên các mặt: đạo đức, lối sống của bản thân và gia đình; ý thức chấp hành các Chỉ thị, Nghị quyết của Đảng và pháp luật của Nhà nước; tinh thần trách nhiệm trên lĩnh vực công tác được phân công phụ trách; ý thức phục vụ nhân dân; tự giác rèn luyện phẩm chất đạo đức, lối sống, tác phong “cần, kiệm, liêm, chính, chí công, vô tư”, đấu tranh chống quan liêu, tham nhũng, lãng phí và các biểu hiện tiêu cực khác.</w:t>
      </w:r>
    </w:p>
    <w:p w:rsidR="003A6BF5" w:rsidRPr="00EC27A1" w:rsidRDefault="003A6BF5" w:rsidP="00E61B0C">
      <w:pPr>
        <w:ind w:firstLine="720"/>
        <w:jc w:val="both"/>
        <w:rPr>
          <w:rFonts w:ascii="Times New Roman" w:hAnsi="Times New Roman" w:cs="Times New Roman"/>
          <w:sz w:val="28"/>
          <w:szCs w:val="28"/>
        </w:rPr>
      </w:pPr>
      <w:r w:rsidRPr="00EC27A1">
        <w:rPr>
          <w:rFonts w:ascii="Times New Roman" w:hAnsi="Times New Roman" w:cs="Times New Roman"/>
          <w:sz w:val="28"/>
          <w:szCs w:val="28"/>
        </w:rPr>
        <w:t>Vận động thực hiện“ Hai không” trong công tác giáo dục và đào tạo “ Dân chủ - Kỷ cương - Tình thương -Trách nhiệm” trong nhà trường.</w:t>
      </w:r>
    </w:p>
    <w:p w:rsidR="003A6BF5" w:rsidRPr="00EC27A1" w:rsidRDefault="003A6BF5" w:rsidP="00E61B0C">
      <w:pPr>
        <w:ind w:firstLine="720"/>
        <w:jc w:val="both"/>
        <w:rPr>
          <w:rFonts w:ascii="Times New Roman" w:hAnsi="Times New Roman" w:cs="Times New Roman"/>
          <w:sz w:val="28"/>
          <w:szCs w:val="28"/>
        </w:rPr>
      </w:pPr>
      <w:r w:rsidRPr="00EC27A1">
        <w:rPr>
          <w:rFonts w:ascii="Times New Roman" w:hAnsi="Times New Roman" w:cs="Times New Roman"/>
          <w:sz w:val="28"/>
          <w:szCs w:val="28"/>
        </w:rPr>
        <w:t>Vận động thực hiện “ Người Việt Nam ưu tiên dùng hàng Việt Nam” để ủng hộ sự phát triển của ngành công nghiệp nước nhà.</w:t>
      </w:r>
    </w:p>
    <w:p w:rsidR="003A6BF5" w:rsidRPr="00EC27A1" w:rsidRDefault="003A6BF5" w:rsidP="00E61B0C">
      <w:pPr>
        <w:ind w:firstLine="720"/>
        <w:jc w:val="both"/>
        <w:rPr>
          <w:rFonts w:ascii="Times New Roman" w:hAnsi="Times New Roman" w:cs="Times New Roman"/>
          <w:sz w:val="28"/>
          <w:szCs w:val="28"/>
        </w:rPr>
      </w:pPr>
      <w:r w:rsidRPr="00EC27A1">
        <w:rPr>
          <w:rFonts w:ascii="Times New Roman" w:hAnsi="Times New Roman" w:cs="Times New Roman"/>
          <w:sz w:val="28"/>
          <w:szCs w:val="28"/>
        </w:rPr>
        <w:t xml:space="preserve">Vận động thực hiện về An toàn giao thông, trường học thân thiện, học sinh tích cực và bảo vệ môi trường sống, trường học không thuốc lá. </w:t>
      </w:r>
    </w:p>
    <w:p w:rsidR="003A6BF5" w:rsidRPr="00EC27A1" w:rsidRDefault="003A6BF5" w:rsidP="00E61B0C">
      <w:pPr>
        <w:ind w:firstLine="720"/>
        <w:jc w:val="both"/>
        <w:rPr>
          <w:rFonts w:ascii="Times New Roman" w:hAnsi="Times New Roman" w:cs="Times New Roman"/>
          <w:sz w:val="28"/>
          <w:szCs w:val="28"/>
        </w:rPr>
      </w:pPr>
      <w:r w:rsidRPr="00EC27A1">
        <w:rPr>
          <w:rFonts w:ascii="Times New Roman" w:hAnsi="Times New Roman" w:cs="Times New Roman"/>
          <w:sz w:val="28"/>
          <w:szCs w:val="28"/>
        </w:rPr>
        <w:t>Vận động thực hiện các cuộc quyên góp ủng hộ “ Vì Trường Sa thân yêu”,  “Tấm lưới nghĩa tình” ủng hộ cảnh sát biển và đóng góp hỗ trợ cho đồng bào vùng bị thiên tai.</w:t>
      </w:r>
    </w:p>
    <w:p w:rsidR="003A6BF5" w:rsidRPr="00EC27A1" w:rsidRDefault="003A6BF5" w:rsidP="00E61B0C">
      <w:pPr>
        <w:ind w:firstLine="720"/>
        <w:jc w:val="both"/>
        <w:rPr>
          <w:rFonts w:ascii="Times New Roman" w:hAnsi="Times New Roman" w:cs="Times New Roman"/>
          <w:sz w:val="28"/>
          <w:szCs w:val="28"/>
        </w:rPr>
      </w:pPr>
      <w:r w:rsidRPr="00EC27A1">
        <w:rPr>
          <w:rFonts w:ascii="Times New Roman" w:hAnsi="Times New Roman" w:cs="Times New Roman"/>
          <w:sz w:val="28"/>
          <w:szCs w:val="28"/>
        </w:rPr>
        <w:t>Trong năm 2014, thực hiện sự chỉ đạo của Ủy Ban Nhân dân thành phố và Sở Giáo dục và Đào tạo thành phố Hồ Chí Minh, Đảng bộ nhà trường đã chỉ đạo chi bộ 4 vận động cán bộ, giáo viên, nhân viên Trường Trung học phổ thông thực hiện việc giải thể trường Trung học phổ</w:t>
      </w:r>
      <w:r>
        <w:rPr>
          <w:rFonts w:ascii="Times New Roman" w:hAnsi="Times New Roman" w:cs="Times New Roman"/>
          <w:sz w:val="28"/>
          <w:szCs w:val="28"/>
        </w:rPr>
        <w:t xml:space="preserve"> thông Lý</w:t>
      </w:r>
      <w:r w:rsidRPr="00EC27A1">
        <w:rPr>
          <w:rFonts w:ascii="Times New Roman" w:hAnsi="Times New Roman" w:cs="Times New Roman"/>
          <w:sz w:val="28"/>
          <w:szCs w:val="28"/>
        </w:rPr>
        <w:t xml:space="preserve"> Tự Trọng theo chủ trương, lộ trình đã đề ra. Một số</w:t>
      </w:r>
      <w:r>
        <w:rPr>
          <w:rFonts w:ascii="Times New Roman" w:hAnsi="Times New Roman" w:cs="Times New Roman"/>
          <w:sz w:val="28"/>
          <w:szCs w:val="28"/>
        </w:rPr>
        <w:t xml:space="preserve"> í</w:t>
      </w:r>
      <w:r w:rsidRPr="00EC27A1">
        <w:rPr>
          <w:rFonts w:ascii="Times New Roman" w:hAnsi="Times New Roman" w:cs="Times New Roman"/>
          <w:sz w:val="28"/>
          <w:szCs w:val="28"/>
        </w:rPr>
        <w:t>t giáo viên, nhân viên trường Trung học phổ thông Lý Tự Trọng còn bức xúc đã được chi bộ từng bước giải thích và tuyên truyền nên đã có sự chuyển biến tích cực.</w:t>
      </w:r>
    </w:p>
    <w:p w:rsidR="003A6BF5" w:rsidRPr="00EC27A1" w:rsidRDefault="003A6BF5" w:rsidP="00E61B0C">
      <w:pPr>
        <w:ind w:firstLine="720"/>
        <w:jc w:val="both"/>
        <w:rPr>
          <w:rFonts w:ascii="Times New Roman" w:hAnsi="Times New Roman" w:cs="Times New Roman"/>
          <w:sz w:val="28"/>
          <w:szCs w:val="28"/>
        </w:rPr>
      </w:pPr>
      <w:r w:rsidRPr="00EC27A1">
        <w:rPr>
          <w:rFonts w:ascii="Times New Roman" w:hAnsi="Times New Roman" w:cs="Times New Roman"/>
          <w:sz w:val="28"/>
          <w:szCs w:val="28"/>
        </w:rPr>
        <w:t>Đảng bộ đã tổ chức sinh hoạt và bình chọn cá nhân, tập thể “ Dân vận khéo” nhân kỷ niệm Ngày truyền thống Dân vận của Đảng và Ngày Dân vận cả nước. Năm 2013, đảng bộ đã bình chọn được 03 cá nhân đạt danh hiệu “ Dân vận khéo “ cấp trường. Năm 2014, đảng bộ đã bình chọn được 01 cá nhân, 02 tập thể đạt danh hiệu “ Dân vận khéo “ cấp trường và đề nghị Đảng ủy Sở Giáo dục và Đào tạo thành phố Hồ Chí Minh khen thưởng 01 cá nhân, 01 tập thể “ Dân vận khéo” cấp Sở.</w:t>
      </w:r>
    </w:p>
    <w:p w:rsidR="003A6BF5" w:rsidRPr="00E4551D" w:rsidRDefault="003A6BF5" w:rsidP="00E61B0C">
      <w:pPr>
        <w:ind w:firstLine="720"/>
        <w:jc w:val="both"/>
        <w:rPr>
          <w:rFonts w:ascii="Times New Roman" w:hAnsi="Times New Roman" w:cs="Times New Roman"/>
          <w:b/>
          <w:bCs/>
          <w:sz w:val="28"/>
          <w:szCs w:val="28"/>
        </w:rPr>
      </w:pPr>
      <w:r w:rsidRPr="00E4551D">
        <w:rPr>
          <w:rFonts w:ascii="Times New Roman" w:hAnsi="Times New Roman" w:cs="Times New Roman"/>
          <w:b/>
          <w:bCs/>
          <w:sz w:val="28"/>
          <w:szCs w:val="28"/>
        </w:rPr>
        <w:t xml:space="preserve">Tồn tại </w:t>
      </w:r>
    </w:p>
    <w:p w:rsidR="003A6BF5" w:rsidRPr="00EC27A1" w:rsidRDefault="003A6BF5" w:rsidP="00E61B0C">
      <w:pPr>
        <w:ind w:firstLine="720"/>
        <w:jc w:val="both"/>
        <w:rPr>
          <w:rFonts w:ascii="Times New Roman" w:hAnsi="Times New Roman" w:cs="Times New Roman"/>
          <w:sz w:val="28"/>
          <w:szCs w:val="28"/>
        </w:rPr>
      </w:pPr>
      <w:r>
        <w:rPr>
          <w:rFonts w:ascii="Times New Roman" w:hAnsi="Times New Roman" w:cs="Times New Roman"/>
          <w:sz w:val="28"/>
          <w:szCs w:val="28"/>
        </w:rPr>
        <w:t>Công tác d</w:t>
      </w:r>
      <w:r w:rsidRPr="00EC27A1">
        <w:rPr>
          <w:rFonts w:ascii="Times New Roman" w:hAnsi="Times New Roman" w:cs="Times New Roman"/>
          <w:sz w:val="28"/>
          <w:szCs w:val="28"/>
        </w:rPr>
        <w:t>ân vận của Đảng bộ nhà trường trong nhiệm kỳ qua đã bước đầu hoạt động có kế hoạch và tương đối hiệu quả. Cán bộ, đảng viên làm công tác dân vận trong các chi bộ, các đơn vị chưa tích cực. Việc phân tích</w:t>
      </w:r>
      <w:r>
        <w:rPr>
          <w:rFonts w:ascii="Times New Roman" w:hAnsi="Times New Roman" w:cs="Times New Roman"/>
          <w:sz w:val="28"/>
          <w:szCs w:val="28"/>
        </w:rPr>
        <w:t>,</w:t>
      </w:r>
      <w:r w:rsidRPr="00EC27A1">
        <w:rPr>
          <w:rFonts w:ascii="Times New Roman" w:hAnsi="Times New Roman" w:cs="Times New Roman"/>
          <w:sz w:val="28"/>
          <w:szCs w:val="28"/>
        </w:rPr>
        <w:t xml:space="preserve"> giải thích với quần chúng chưa có tính thuyết phục cao, chưa sâu sát. Một số cán bộ làm công tác dân vận chưa có thái độ lắng nghe ý kiến của quần chúng. Việc nắm bắt dư luận xã hội còn chưa nhạy bén. </w:t>
      </w:r>
    </w:p>
    <w:p w:rsidR="003A6BF5" w:rsidRPr="00EC27A1" w:rsidRDefault="003A6BF5" w:rsidP="00E61B0C">
      <w:pPr>
        <w:ind w:firstLine="720"/>
        <w:jc w:val="both"/>
        <w:rPr>
          <w:rFonts w:ascii="Times New Roman" w:hAnsi="Times New Roman" w:cs="Times New Roman"/>
          <w:sz w:val="28"/>
          <w:szCs w:val="28"/>
        </w:rPr>
      </w:pPr>
      <w:r w:rsidRPr="00EC27A1">
        <w:rPr>
          <w:rFonts w:ascii="Times New Roman" w:hAnsi="Times New Roman" w:cs="Times New Roman"/>
          <w:sz w:val="28"/>
          <w:szCs w:val="28"/>
        </w:rPr>
        <w:t>Hình thức tổ chức các cuộc vận động để làm công tác dân vận chưa phong phú, sinh động.</w:t>
      </w:r>
    </w:p>
    <w:p w:rsidR="003A6BF5" w:rsidRPr="00EC27A1" w:rsidRDefault="003A6BF5" w:rsidP="00E61B0C">
      <w:pPr>
        <w:ind w:firstLine="720"/>
        <w:jc w:val="both"/>
        <w:rPr>
          <w:rFonts w:ascii="Times New Roman" w:hAnsi="Times New Roman" w:cs="Times New Roman"/>
          <w:sz w:val="28"/>
          <w:szCs w:val="28"/>
        </w:rPr>
      </w:pPr>
      <w:r w:rsidRPr="00EC27A1">
        <w:rPr>
          <w:rFonts w:ascii="Times New Roman" w:hAnsi="Times New Roman" w:cs="Times New Roman"/>
          <w:sz w:val="28"/>
          <w:szCs w:val="28"/>
        </w:rPr>
        <w:t>Việc thực hiện lộ trình giải thể trường Trung học phổ thông, Đảng bộ, chính quyền đã làm công tác tuyên truyền vận động đội ngũ cán bộ, giáo viên, nhân viên trường THPT. Tuy nhiên vì tính chất và phạm vi quá lớn do đó công tác dân vận đạt hiệu quả chưa cao, hiện nay vẫn tiếp tục giải quyết.</w:t>
      </w:r>
    </w:p>
    <w:p w:rsidR="003A6BF5" w:rsidRPr="00EC27A1" w:rsidRDefault="003A6BF5" w:rsidP="000416F5">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 xml:space="preserve">5.2. Công tác lãnh đạo Đoàn thể </w:t>
      </w:r>
    </w:p>
    <w:p w:rsidR="003A6BF5" w:rsidRPr="00EC27A1" w:rsidRDefault="003A6BF5" w:rsidP="000416F5">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Công đoàn</w:t>
      </w:r>
    </w:p>
    <w:p w:rsidR="003A6BF5" w:rsidRPr="00EC27A1" w:rsidRDefault="003A6BF5" w:rsidP="00E85170">
      <w:pPr>
        <w:ind w:firstLine="720"/>
        <w:jc w:val="both"/>
        <w:rPr>
          <w:rFonts w:ascii="Times New Roman" w:hAnsi="Times New Roman" w:cs="Times New Roman"/>
          <w:sz w:val="28"/>
          <w:szCs w:val="28"/>
        </w:rPr>
      </w:pPr>
      <w:r w:rsidRPr="00EC27A1">
        <w:rPr>
          <w:rFonts w:ascii="Times New Roman" w:hAnsi="Times New Roman" w:cs="Times New Roman"/>
          <w:sz w:val="28"/>
          <w:szCs w:val="28"/>
        </w:rPr>
        <w:t>Đảng bộ rất quan tâm lãnh đạo các hoạt động đoàn thể, trong nhiệm kỳ qua Đoàn thanh niên và Công đoàn đã thể hiện tương đối tốt vai trò của mình trong các hoạt động của nhà trường, trong các hội đồng của nhà tường có thành viên Ban chấp hành các đoàn thể. Cùng với chính quyền làm tốt công tác quan tâm chăm lo đời sống vật chất, tinh thần, đảm bảo thực hiện các chỉ tiêu về vật chất cho đội ngũ theo nghị quyết của Hội nghị cán bộ - công chức hàng năm.</w:t>
      </w:r>
    </w:p>
    <w:p w:rsidR="003A6BF5" w:rsidRPr="00EC27A1" w:rsidRDefault="003A6BF5" w:rsidP="00E85170">
      <w:pPr>
        <w:ind w:firstLine="720"/>
        <w:jc w:val="both"/>
        <w:rPr>
          <w:rFonts w:ascii="Times New Roman" w:hAnsi="Times New Roman" w:cs="Times New Roman"/>
          <w:sz w:val="28"/>
          <w:szCs w:val="28"/>
        </w:rPr>
      </w:pPr>
      <w:r w:rsidRPr="00EC27A1">
        <w:rPr>
          <w:rFonts w:ascii="Times New Roman" w:hAnsi="Times New Roman" w:cs="Times New Roman"/>
          <w:sz w:val="28"/>
          <w:szCs w:val="28"/>
        </w:rPr>
        <w:t>Tập thể Đảng viên trong Đảng bộ đã đi đầu trong việc thực hiện phong trào “Lá lành đùm lá rách” mỗi khi có thiên tai xảy ra, đồng thời cùng với tập thể cán bộ, giảng viên, giáo viên, nhân viên và học sinh tham gia tốt các phong trào quyên góp do nhà trường và ngành phát động.</w:t>
      </w:r>
    </w:p>
    <w:p w:rsidR="003A6BF5" w:rsidRPr="00E85170" w:rsidRDefault="003A6BF5" w:rsidP="00E85170">
      <w:pPr>
        <w:ind w:firstLine="720"/>
        <w:jc w:val="both"/>
        <w:rPr>
          <w:rFonts w:ascii="Times New Roman" w:hAnsi="Times New Roman" w:cs="Times New Roman"/>
          <w:sz w:val="28"/>
          <w:szCs w:val="28"/>
        </w:rPr>
      </w:pPr>
      <w:r w:rsidRPr="00E85170">
        <w:rPr>
          <w:rFonts w:ascii="Times New Roman" w:hAnsi="Times New Roman" w:cs="Times New Roman"/>
          <w:sz w:val="28"/>
          <w:szCs w:val="28"/>
        </w:rPr>
        <w:t xml:space="preserve">Kết quả đã thực hiện. </w:t>
      </w:r>
    </w:p>
    <w:p w:rsidR="003A6BF5" w:rsidRPr="00EC27A1" w:rsidRDefault="003A6BF5" w:rsidP="00E85170">
      <w:pPr>
        <w:ind w:firstLine="720"/>
        <w:jc w:val="both"/>
        <w:rPr>
          <w:rFonts w:ascii="Times New Roman" w:hAnsi="Times New Roman" w:cs="Times New Roman"/>
          <w:sz w:val="28"/>
          <w:szCs w:val="28"/>
        </w:rPr>
      </w:pPr>
      <w:r w:rsidRPr="00EC27A1">
        <w:rPr>
          <w:rFonts w:ascii="Times New Roman" w:hAnsi="Times New Roman" w:cs="Times New Roman"/>
          <w:sz w:val="28"/>
          <w:szCs w:val="28"/>
        </w:rPr>
        <w:t>Đóng góp quỹ tương trợ ngành, hỗ trợ đồng bào vùng thiên tai, giúp đồng nghiệp bị nan y, công đoàn viên có hoàn cảnh khó khăn: 186.146.886 đồng</w:t>
      </w:r>
    </w:p>
    <w:p w:rsidR="003A6BF5" w:rsidRPr="00EC27A1" w:rsidRDefault="003A6BF5" w:rsidP="00E85170">
      <w:pPr>
        <w:ind w:firstLine="720"/>
        <w:jc w:val="both"/>
        <w:rPr>
          <w:rFonts w:ascii="Times New Roman" w:hAnsi="Times New Roman" w:cs="Times New Roman"/>
          <w:sz w:val="28"/>
          <w:szCs w:val="28"/>
        </w:rPr>
      </w:pPr>
      <w:r w:rsidRPr="00EC27A1">
        <w:rPr>
          <w:rFonts w:ascii="Times New Roman" w:hAnsi="Times New Roman" w:cs="Times New Roman"/>
          <w:sz w:val="28"/>
          <w:szCs w:val="28"/>
        </w:rPr>
        <w:t>Xây dựng ngôi nhà tình bạn ở Đồng Tháp: 36.000.000 đồng</w:t>
      </w:r>
    </w:p>
    <w:p w:rsidR="003A6BF5" w:rsidRPr="00EC27A1" w:rsidRDefault="003A6BF5" w:rsidP="00E85170">
      <w:pPr>
        <w:ind w:firstLine="720"/>
        <w:jc w:val="both"/>
        <w:rPr>
          <w:rFonts w:ascii="Times New Roman" w:hAnsi="Times New Roman" w:cs="Times New Roman"/>
          <w:sz w:val="28"/>
          <w:szCs w:val="28"/>
        </w:rPr>
      </w:pPr>
      <w:r w:rsidRPr="00EC27A1">
        <w:rPr>
          <w:rFonts w:ascii="Times New Roman" w:hAnsi="Times New Roman" w:cs="Times New Roman"/>
          <w:sz w:val="28"/>
          <w:szCs w:val="28"/>
        </w:rPr>
        <w:t>Đóng góp ủng hộ hướng về biển Đông: xây dựng trường học cho học sinh ở Trường Sa, tấm lưới nghĩa tình, ủng hộ các đồng chí cảnh sát biển: 124.000.000 đồng.</w:t>
      </w:r>
    </w:p>
    <w:p w:rsidR="003A6BF5" w:rsidRPr="00EC27A1" w:rsidRDefault="003A6BF5" w:rsidP="00E85170">
      <w:pPr>
        <w:ind w:firstLine="720"/>
        <w:jc w:val="both"/>
        <w:rPr>
          <w:rFonts w:ascii="Times New Roman" w:hAnsi="Times New Roman" w:cs="Times New Roman"/>
          <w:sz w:val="28"/>
          <w:szCs w:val="28"/>
        </w:rPr>
      </w:pPr>
      <w:r w:rsidRPr="00EC27A1">
        <w:rPr>
          <w:rFonts w:ascii="Times New Roman" w:hAnsi="Times New Roman" w:cs="Times New Roman"/>
          <w:sz w:val="28"/>
          <w:szCs w:val="28"/>
        </w:rPr>
        <w:t xml:space="preserve">Tổng số tiền ủng hộ là: 346.146.886 </w:t>
      </w:r>
    </w:p>
    <w:p w:rsidR="003A6BF5" w:rsidRPr="00EC27A1" w:rsidRDefault="003A6BF5" w:rsidP="00E85170">
      <w:pPr>
        <w:ind w:firstLine="720"/>
        <w:jc w:val="both"/>
        <w:rPr>
          <w:rFonts w:ascii="Times New Roman" w:hAnsi="Times New Roman" w:cs="Times New Roman"/>
          <w:sz w:val="28"/>
          <w:szCs w:val="28"/>
        </w:rPr>
      </w:pPr>
      <w:r w:rsidRPr="00EC27A1">
        <w:rPr>
          <w:rFonts w:ascii="Times New Roman" w:hAnsi="Times New Roman" w:cs="Times New Roman"/>
          <w:sz w:val="28"/>
          <w:szCs w:val="28"/>
        </w:rPr>
        <w:t>Phối hợp hoạt động tổ chức các ngày lễ lớn trong năm giữa chính quyền và đoàn thể đem lại những kết quả tốt, chính quyền đã tạo thuận lợi rất cơ bản cả về tinh thần và về kinh phí hoạt động  của đoàn thể.</w:t>
      </w:r>
    </w:p>
    <w:p w:rsidR="003A6BF5" w:rsidRPr="00E85170" w:rsidRDefault="003A6BF5" w:rsidP="00E85170">
      <w:pPr>
        <w:ind w:firstLine="720"/>
        <w:jc w:val="both"/>
        <w:rPr>
          <w:rFonts w:ascii="Times New Roman" w:hAnsi="Times New Roman" w:cs="Times New Roman"/>
          <w:b/>
          <w:bCs/>
          <w:sz w:val="28"/>
          <w:szCs w:val="28"/>
        </w:rPr>
      </w:pPr>
      <w:r w:rsidRPr="00E85170">
        <w:rPr>
          <w:rFonts w:ascii="Times New Roman" w:hAnsi="Times New Roman" w:cs="Times New Roman"/>
          <w:b/>
          <w:bCs/>
          <w:sz w:val="28"/>
          <w:szCs w:val="28"/>
        </w:rPr>
        <w:t xml:space="preserve">Đoàn thanh niên – Hội sinh viên </w:t>
      </w:r>
    </w:p>
    <w:p w:rsidR="003A6BF5" w:rsidRPr="00EC27A1" w:rsidRDefault="003A6BF5" w:rsidP="00E85170">
      <w:pPr>
        <w:ind w:firstLine="720"/>
        <w:jc w:val="both"/>
        <w:rPr>
          <w:rFonts w:ascii="Times New Roman" w:hAnsi="Times New Roman" w:cs="Times New Roman"/>
          <w:sz w:val="28"/>
          <w:szCs w:val="28"/>
        </w:rPr>
      </w:pPr>
      <w:r w:rsidRPr="00EC27A1">
        <w:rPr>
          <w:rFonts w:ascii="Times New Roman" w:hAnsi="Times New Roman" w:cs="Times New Roman"/>
          <w:sz w:val="28"/>
          <w:szCs w:val="28"/>
        </w:rPr>
        <w:t>Triển khai thực hiện phần việc và Công trình thanh niên học tập và làm theo lời Bác và tuyên dương những tập thể, cá nhân thực hiện tốt cuộc vận động này trong mỗi năm học.</w:t>
      </w:r>
    </w:p>
    <w:p w:rsidR="003A6BF5" w:rsidRPr="00EC27A1" w:rsidRDefault="003A6BF5" w:rsidP="00E85170">
      <w:pPr>
        <w:ind w:firstLine="720"/>
        <w:jc w:val="both"/>
        <w:rPr>
          <w:rFonts w:ascii="Times New Roman" w:hAnsi="Times New Roman" w:cs="Times New Roman"/>
          <w:sz w:val="28"/>
          <w:szCs w:val="28"/>
        </w:rPr>
      </w:pPr>
      <w:r w:rsidRPr="00EC27A1">
        <w:rPr>
          <w:rFonts w:ascii="Times New Roman" w:hAnsi="Times New Roman" w:cs="Times New Roman"/>
          <w:sz w:val="28"/>
          <w:szCs w:val="28"/>
        </w:rPr>
        <w:t>Tổ chức cho đoàn viên thanh niên góp ý dự thảo sửa đổi Hiếp Pháp năm 1992 trong năm 2013 và tổ chức học tập Hiến Pháp 2013 vào năm 2014.</w:t>
      </w:r>
    </w:p>
    <w:p w:rsidR="003A6BF5" w:rsidRPr="00EC27A1" w:rsidRDefault="003A6BF5" w:rsidP="00E85170">
      <w:pPr>
        <w:ind w:firstLine="720"/>
        <w:jc w:val="both"/>
        <w:rPr>
          <w:rFonts w:ascii="Times New Roman" w:hAnsi="Times New Roman" w:cs="Times New Roman"/>
          <w:sz w:val="28"/>
          <w:szCs w:val="28"/>
        </w:rPr>
      </w:pPr>
      <w:r w:rsidRPr="00EC27A1">
        <w:rPr>
          <w:rFonts w:ascii="Times New Roman" w:hAnsi="Times New Roman" w:cs="Times New Roman"/>
          <w:sz w:val="28"/>
          <w:szCs w:val="28"/>
        </w:rPr>
        <w:t>Tổ chức Hội nghị quán triệt Nghị quyết Đại hội Đoàn toàn quốc lần thứ X nhiệm kỳ 2012 – 2017 và Nghị quyết Đại hội Đoàn thành phố lần thứ IX cho cấp bộ Đoàn từ cấp chi đoàn, chi hội đến cấp trường.</w:t>
      </w:r>
    </w:p>
    <w:p w:rsidR="003A6BF5" w:rsidRPr="00EC27A1" w:rsidRDefault="003A6BF5" w:rsidP="00E85170">
      <w:pPr>
        <w:ind w:firstLine="720"/>
        <w:jc w:val="both"/>
        <w:rPr>
          <w:rFonts w:ascii="Times New Roman" w:hAnsi="Times New Roman" w:cs="Times New Roman"/>
          <w:sz w:val="28"/>
          <w:szCs w:val="28"/>
        </w:rPr>
      </w:pPr>
      <w:r w:rsidRPr="00EC27A1">
        <w:rPr>
          <w:rFonts w:ascii="Times New Roman" w:hAnsi="Times New Roman" w:cs="Times New Roman"/>
          <w:sz w:val="28"/>
          <w:szCs w:val="28"/>
        </w:rPr>
        <w:t>Chỉ đạo Đoàn thanh niên – Hội sinh viên tổ chức đại hội, hội nghị các cấp, trong đó : đại hội Đoàn trường lần thứ XXII (Nhiệm kỳ 2012 – 2014), đại hội Hội sinh viên trường lần thứ III (Nhiệm kỳ 2013 – 2015), đại hội Đoàn trường lần thứ XXIII (Nhiệm kỳ 2015 – 2017), Đại hội Đoàn trường Trung học phổ thông mỗi năm học từ năm học 2010 – 2011 đến năm học 2014 – 2015.</w:t>
      </w:r>
    </w:p>
    <w:p w:rsidR="003A6BF5" w:rsidRPr="00EC27A1" w:rsidRDefault="003A6BF5" w:rsidP="00E85170">
      <w:pPr>
        <w:ind w:firstLine="720"/>
        <w:jc w:val="both"/>
        <w:rPr>
          <w:rFonts w:ascii="Times New Roman" w:hAnsi="Times New Roman" w:cs="Times New Roman"/>
          <w:sz w:val="28"/>
          <w:szCs w:val="28"/>
        </w:rPr>
      </w:pPr>
      <w:r w:rsidRPr="00EC27A1">
        <w:rPr>
          <w:rFonts w:ascii="Times New Roman" w:hAnsi="Times New Roman" w:cs="Times New Roman"/>
          <w:sz w:val="28"/>
          <w:szCs w:val="28"/>
        </w:rPr>
        <w:t xml:space="preserve">Tổ chức các hoạt động văn hóa, văn nghệ, </w:t>
      </w:r>
      <w:r>
        <w:rPr>
          <w:rFonts w:ascii="Times New Roman" w:hAnsi="Times New Roman" w:cs="Times New Roman"/>
          <w:sz w:val="28"/>
          <w:szCs w:val="28"/>
        </w:rPr>
        <w:t>thể dục, thể thao</w:t>
      </w:r>
      <w:r w:rsidRPr="00EC27A1">
        <w:rPr>
          <w:rFonts w:ascii="Times New Roman" w:hAnsi="Times New Roman" w:cs="Times New Roman"/>
          <w:sz w:val="28"/>
          <w:szCs w:val="28"/>
        </w:rPr>
        <w:t xml:space="preserve"> nhằm chào mừng Đại hội cán bộ công chức đầu năm họ</w:t>
      </w:r>
      <w:r>
        <w:rPr>
          <w:rFonts w:ascii="Times New Roman" w:hAnsi="Times New Roman" w:cs="Times New Roman"/>
          <w:sz w:val="28"/>
          <w:szCs w:val="28"/>
        </w:rPr>
        <w:t>c; ngày Nhà g</w:t>
      </w:r>
      <w:r w:rsidRPr="00EC27A1">
        <w:rPr>
          <w:rFonts w:ascii="Times New Roman" w:hAnsi="Times New Roman" w:cs="Times New Roman"/>
          <w:sz w:val="28"/>
          <w:szCs w:val="28"/>
        </w:rPr>
        <w:t>iáo Việt Nam 20/11; ngày truyền thống học sinh sinh viên 9/1, kỷ niệm lễ giỗ Quốc tổ Hùng Vương 10/3 âm lịch, kỷ niệm ngày sinh Chủ tịch Hồ Chí Minh 19/5, …</w:t>
      </w:r>
    </w:p>
    <w:p w:rsidR="003A6BF5" w:rsidRPr="00EC27A1" w:rsidRDefault="003A6BF5" w:rsidP="00E85170">
      <w:pPr>
        <w:ind w:firstLine="720"/>
        <w:jc w:val="both"/>
        <w:rPr>
          <w:rFonts w:ascii="Times New Roman" w:hAnsi="Times New Roman" w:cs="Times New Roman"/>
          <w:sz w:val="28"/>
          <w:szCs w:val="28"/>
        </w:rPr>
      </w:pPr>
      <w:r w:rsidRPr="00EC27A1">
        <w:rPr>
          <w:rFonts w:ascii="Times New Roman" w:hAnsi="Times New Roman" w:cs="Times New Roman"/>
          <w:sz w:val="28"/>
          <w:szCs w:val="28"/>
        </w:rPr>
        <w:t>Giáo dục đoàn viên thanh niên về chính trị tư tưởng, đạo đức lối sống, pháp luật và truyền thống dân tộc; tích cực phong trào xung kích xây dựng biển đảo, bảo vệ Tổ quốc và phong trào đồng hành với thanh niên lập thân lập nghiệp.</w:t>
      </w:r>
    </w:p>
    <w:p w:rsidR="003A6BF5" w:rsidRPr="00EC27A1" w:rsidRDefault="003A6BF5" w:rsidP="00E85170">
      <w:pPr>
        <w:ind w:firstLine="720"/>
        <w:jc w:val="both"/>
        <w:rPr>
          <w:rFonts w:ascii="Times New Roman" w:hAnsi="Times New Roman" w:cs="Times New Roman"/>
          <w:sz w:val="28"/>
          <w:szCs w:val="28"/>
        </w:rPr>
      </w:pPr>
      <w:r w:rsidRPr="00EC27A1">
        <w:rPr>
          <w:rFonts w:ascii="Times New Roman" w:hAnsi="Times New Roman" w:cs="Times New Roman"/>
          <w:sz w:val="28"/>
          <w:szCs w:val="28"/>
        </w:rPr>
        <w:t>Công tác hội sinh viên: về các hoạt động tình nguyện như tiếp sức mùa thi, mùa hè xanh, xuân tình nguyện; hỗ trợ nhà trọ, học bổng cho học sinh – sinh viên và tích cực tham gia các hoạt động của nhà trường, cụm sinh viên và Hội sinh viên thành phố.</w:t>
      </w:r>
    </w:p>
    <w:p w:rsidR="003A6BF5" w:rsidRPr="00EC27A1" w:rsidRDefault="003A6BF5" w:rsidP="00E85170">
      <w:pPr>
        <w:ind w:firstLine="720"/>
        <w:jc w:val="both"/>
        <w:rPr>
          <w:rFonts w:ascii="Times New Roman" w:hAnsi="Times New Roman" w:cs="Times New Roman"/>
          <w:sz w:val="28"/>
          <w:szCs w:val="28"/>
        </w:rPr>
      </w:pPr>
      <w:r w:rsidRPr="00EC27A1">
        <w:rPr>
          <w:rFonts w:ascii="Times New Roman" w:hAnsi="Times New Roman" w:cs="Times New Roman"/>
          <w:sz w:val="28"/>
          <w:szCs w:val="28"/>
        </w:rPr>
        <w:t>Chỉ đạo Đoàn trường Trung học phổ thông Lý Tự Trọng tham gia tốt các hoạt động chung của cụm và của Sở giáo dục.</w:t>
      </w:r>
    </w:p>
    <w:p w:rsidR="003A6BF5" w:rsidRPr="00EC27A1" w:rsidRDefault="003A6BF5" w:rsidP="001B683E">
      <w:pPr>
        <w:numPr>
          <w:ilvl w:val="0"/>
          <w:numId w:val="26"/>
        </w:numPr>
        <w:tabs>
          <w:tab w:val="clear" w:pos="720"/>
          <w:tab w:val="left" w:pos="1080"/>
        </w:tabs>
        <w:ind w:left="0"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 xml:space="preserve">Kết quả thực hiện </w:t>
      </w:r>
      <w:r w:rsidRPr="00EC27A1">
        <w:rPr>
          <w:rStyle w:val="BodyTextChar1"/>
          <w:b/>
          <w:bCs/>
          <w:sz w:val="28"/>
          <w:szCs w:val="28"/>
        </w:rPr>
        <w:t>Chỉ thị 03-CT/TW của Bộ Chính trị</w:t>
      </w:r>
      <w:r w:rsidRPr="00EC27A1">
        <w:rPr>
          <w:rStyle w:val="BodyTextChar1"/>
          <w:sz w:val="28"/>
          <w:szCs w:val="28"/>
        </w:rPr>
        <w:t xml:space="preserve"> </w:t>
      </w:r>
      <w:r w:rsidRPr="00EC27A1">
        <w:rPr>
          <w:rStyle w:val="BodyTextChar1"/>
          <w:b/>
          <w:bCs/>
          <w:sz w:val="28"/>
          <w:szCs w:val="28"/>
        </w:rPr>
        <w:t xml:space="preserve">và </w:t>
      </w:r>
      <w:r w:rsidRPr="00EC27A1">
        <w:rPr>
          <w:rFonts w:ascii="Times New Roman" w:hAnsi="Times New Roman" w:cs="Times New Roman"/>
          <w:b/>
          <w:bCs/>
          <w:sz w:val="28"/>
          <w:szCs w:val="28"/>
        </w:rPr>
        <w:t>Nghị quyết Trung ương lần thứ 4 (khoá XI)</w:t>
      </w:r>
    </w:p>
    <w:p w:rsidR="003A6BF5" w:rsidRPr="009B0C27" w:rsidRDefault="003A6BF5" w:rsidP="001B683E">
      <w:pPr>
        <w:ind w:firstLine="720"/>
        <w:jc w:val="both"/>
        <w:rPr>
          <w:rStyle w:val="BodyTextChar1"/>
          <w:b/>
          <w:bCs/>
          <w:sz w:val="28"/>
          <w:szCs w:val="28"/>
        </w:rPr>
      </w:pPr>
      <w:r w:rsidRPr="009B0C27">
        <w:rPr>
          <w:rFonts w:ascii="Times New Roman" w:hAnsi="Times New Roman" w:cs="Times New Roman"/>
          <w:b/>
          <w:bCs/>
          <w:sz w:val="28"/>
          <w:szCs w:val="28"/>
        </w:rPr>
        <w:t xml:space="preserve">6.1. Kết quả thực hiện </w:t>
      </w:r>
      <w:r w:rsidRPr="009B0C27">
        <w:rPr>
          <w:rStyle w:val="BodyTextChar1"/>
          <w:b/>
          <w:bCs/>
          <w:sz w:val="28"/>
          <w:szCs w:val="28"/>
        </w:rPr>
        <w:t>Chỉ thị 03-CT/TW của Bộ Chính trị:</w:t>
      </w:r>
    </w:p>
    <w:p w:rsidR="003A6BF5" w:rsidRPr="001B3594" w:rsidRDefault="003A6BF5" w:rsidP="001B683E">
      <w:pPr>
        <w:ind w:firstLine="720"/>
        <w:jc w:val="both"/>
        <w:rPr>
          <w:rFonts w:ascii="Times New Roman" w:hAnsi="Times New Roman" w:cs="Times New Roman"/>
          <w:color w:val="000000"/>
          <w:sz w:val="28"/>
          <w:szCs w:val="28"/>
          <w:shd w:val="clear" w:color="auto" w:fill="FFFFFF"/>
        </w:rPr>
      </w:pPr>
      <w:r w:rsidRPr="001B3594">
        <w:rPr>
          <w:rFonts w:ascii="Times New Roman" w:hAnsi="Times New Roman" w:cs="Times New Roman"/>
          <w:color w:val="011301"/>
          <w:sz w:val="28"/>
          <w:szCs w:val="28"/>
        </w:rPr>
        <w:t xml:space="preserve">Về việc </w:t>
      </w:r>
      <w:r w:rsidRPr="001B3594">
        <w:rPr>
          <w:rFonts w:ascii="Times New Roman" w:hAnsi="Times New Roman" w:cs="Times New Roman"/>
          <w:color w:val="000000"/>
          <w:sz w:val="28"/>
          <w:szCs w:val="28"/>
          <w:shd w:val="clear" w:color="auto" w:fill="FFFFFF"/>
        </w:rPr>
        <w:t xml:space="preserve">tiếp tục đẩy mạnh việc học tập và làm theo tấm gương đạo đức Hồ Chí Minh theo tinh thần Nghị quyết Đại hội XI của Đảng, Đảng bộ nhà trường đã nhận thức sâu sắc những nội dung cơ bản và giá trị to lớn của tư tưởng, đạo đức và phong cách Hồ Chí Minh; Theo chủ đề của từng năm, Đảng bộ và các chi bộ đã xây dựng kế hoạch, hướng dẫn cán bộ, đảng viên, nhân viên thực hiện sổ tu dưỡng có hiệu quả và </w:t>
      </w:r>
      <w:r w:rsidRPr="001B3594">
        <w:rPr>
          <w:rFonts w:ascii="Times New Roman" w:hAnsi="Times New Roman" w:cs="Times New Roman"/>
          <w:color w:val="011301"/>
          <w:sz w:val="28"/>
          <w:szCs w:val="28"/>
          <w:shd w:val="clear" w:color="auto" w:fill="FFFFFF"/>
        </w:rPr>
        <w:t>đã đi vào chiều sâu, có sức lan tỏa trong toàn trường,</w:t>
      </w:r>
      <w:r w:rsidRPr="001B3594">
        <w:rPr>
          <w:rFonts w:ascii="Times New Roman" w:hAnsi="Times New Roman" w:cs="Times New Roman"/>
          <w:color w:val="000000"/>
          <w:sz w:val="28"/>
          <w:szCs w:val="28"/>
          <w:shd w:val="clear" w:color="auto" w:fill="FFFFFF"/>
        </w:rPr>
        <w:t xml:space="preserve"> tạo chuyển biến mạnh mẽ và sâu rộng về ý thức tu dưỡng, rèn luyện, nâng cao đạo đức cách mạng, đấu tranh chống chủ nghĩa cá nhân, cơ hội thực dụng, đẩy lùi sự suy thoái về tư tưởng chính trị, đạo đức, lối sống và các tệ nạn tham nhũng.</w:t>
      </w:r>
    </w:p>
    <w:p w:rsidR="003A6BF5" w:rsidRPr="001B683E" w:rsidRDefault="003A6BF5" w:rsidP="001B683E">
      <w:pPr>
        <w:ind w:firstLine="720"/>
        <w:jc w:val="both"/>
        <w:rPr>
          <w:rStyle w:val="BodyTextChar1"/>
          <w:sz w:val="28"/>
          <w:szCs w:val="28"/>
        </w:rPr>
      </w:pPr>
      <w:r w:rsidRPr="001B3594">
        <w:rPr>
          <w:rFonts w:ascii="Times New Roman" w:hAnsi="Times New Roman" w:cs="Times New Roman"/>
          <w:color w:val="000000"/>
          <w:sz w:val="28"/>
          <w:szCs w:val="28"/>
          <w:shd w:val="clear" w:color="auto" w:fill="FFFFFF"/>
        </w:rPr>
        <w:t>Hàng năm, Đảng bộ đã tổ chức tổng kết, đánh giá, khen thưởng về việc học tập và làm theo tấm gương đạo đức Hồ Chí Minh của cán bộ, giảng viên, giáo viên, nhân viên trong nhà trường đồng thời rút ra những mặt mạnh cần phát huy, mặt còn tồn tại cần khắc phục.</w:t>
      </w:r>
      <w:r>
        <w:rPr>
          <w:rFonts w:ascii="Times New Roman" w:hAnsi="Times New Roman" w:cs="Times New Roman"/>
          <w:color w:val="000000"/>
          <w:sz w:val="28"/>
          <w:szCs w:val="28"/>
          <w:shd w:val="clear" w:color="auto" w:fill="FFFFFF"/>
        </w:rPr>
        <w:t xml:space="preserve"> </w:t>
      </w:r>
    </w:p>
    <w:p w:rsidR="003A6BF5" w:rsidRPr="00EC27A1" w:rsidRDefault="003A6BF5" w:rsidP="004C607D">
      <w:pPr>
        <w:tabs>
          <w:tab w:val="left" w:pos="720"/>
        </w:tabs>
        <w:jc w:val="both"/>
        <w:rPr>
          <w:rFonts w:ascii="Times New Roman" w:hAnsi="Times New Roman" w:cs="Times New Roman"/>
          <w:b/>
          <w:bCs/>
          <w:sz w:val="28"/>
          <w:szCs w:val="28"/>
        </w:rPr>
      </w:pPr>
      <w:r w:rsidRPr="00EC27A1">
        <w:rPr>
          <w:rStyle w:val="BodyTextChar1"/>
          <w:b/>
          <w:bCs/>
          <w:sz w:val="28"/>
          <w:szCs w:val="28"/>
        </w:rPr>
        <w:tab/>
        <w:t>6.2.</w:t>
      </w:r>
      <w:r w:rsidRPr="00EC27A1">
        <w:rPr>
          <w:rFonts w:ascii="Times New Roman" w:hAnsi="Times New Roman" w:cs="Times New Roman"/>
          <w:b/>
          <w:bCs/>
          <w:sz w:val="28"/>
          <w:szCs w:val="28"/>
        </w:rPr>
        <w:t xml:space="preserve"> Kết quả thực hiện Nghị quyết Trung ương lần thứ 4 (khoá XI)</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Ngay sau khi có Nghị quyết Trung ương 4 (Khóa XI) “ Một số vấn đề cấp bách về xây dựng Đảng hiện nay”, Đảng bộ Trường Cao đẳng Kỹ thuật Lý Tự Trọng xây dựng kế hoạch, triển khai tổ chức thực hiện Nghị quyết Trung ương 4 (khóa XI ) trên cơ sở Kế hoạch của Đảng ủy Sở Giáo dục và Đào tạo thành phố Hồ Chí Minh. Đảng bộ đã tổ chức quán triệt, triển khai thực hiện Nghị quyết Trung ương 4 (Khóa XI) rộng rãi tới toàn thể cán bộ, đảng viên, giảng viên, giáo viên, nhân viên.</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 xml:space="preserve">  </w:t>
      </w:r>
      <w:r w:rsidRPr="00EC27A1">
        <w:rPr>
          <w:rFonts w:ascii="Times New Roman" w:hAnsi="Times New Roman" w:cs="Times New Roman"/>
          <w:sz w:val="28"/>
          <w:szCs w:val="28"/>
        </w:rPr>
        <w:tab/>
        <w:t xml:space="preserve"> 100% cán bộ, đảng viên được học tập, quán triệt Nghị quyết và xây dựng kế hoạch thực hiện.</w:t>
      </w:r>
    </w:p>
    <w:p w:rsidR="003A6BF5" w:rsidRPr="00EC27A1" w:rsidRDefault="003A6BF5" w:rsidP="005E1124">
      <w:pPr>
        <w:pStyle w:val="ListParagraph"/>
        <w:numPr>
          <w:ilvl w:val="0"/>
          <w:numId w:val="10"/>
        </w:numPr>
        <w:ind w:left="0" w:firstLine="840"/>
        <w:jc w:val="both"/>
        <w:rPr>
          <w:rFonts w:ascii="Times New Roman" w:hAnsi="Times New Roman" w:cs="Times New Roman"/>
          <w:i/>
          <w:iCs/>
          <w:sz w:val="28"/>
          <w:szCs w:val="28"/>
        </w:rPr>
      </w:pPr>
      <w:r w:rsidRPr="00EC27A1">
        <w:rPr>
          <w:rFonts w:ascii="Times New Roman" w:hAnsi="Times New Roman" w:cs="Times New Roman"/>
          <w:i/>
          <w:iCs/>
          <w:sz w:val="28"/>
          <w:szCs w:val="28"/>
        </w:rPr>
        <w:t xml:space="preserve">Kết quả thực hiện kiểm điểm tự phê bình và phê bình Nghị quyết Trung ương 4 ở Đảng bộ </w:t>
      </w:r>
    </w:p>
    <w:p w:rsidR="003A6BF5"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Sau đợt kiểm điểm tự phê bình theo tinh thần Nghị quyết Trung ương 4 (Khóa XI) Đảng bộ đã chỉ đạo tổ chức rút kinh nghiệm việc kiểm điểm đến các chi bộ. Hầu hết cán bộ, đảng viên kiểm điểm nghiêm túc, đạt kết quả cao trong tiến hành kiểm điểm, tự phê bình và phê bình ở đơn vị.</w:t>
      </w:r>
    </w:p>
    <w:p w:rsidR="003A6BF5" w:rsidRPr="00EC27A1" w:rsidRDefault="003A6BF5" w:rsidP="00312B53">
      <w:pPr>
        <w:ind w:firstLine="720"/>
        <w:jc w:val="both"/>
        <w:rPr>
          <w:rFonts w:ascii="Times New Roman" w:hAnsi="Times New Roman" w:cs="Times New Roman"/>
          <w:sz w:val="28"/>
          <w:szCs w:val="28"/>
        </w:rPr>
      </w:pPr>
      <w:r w:rsidRPr="00EC27A1">
        <w:rPr>
          <w:rFonts w:ascii="Times New Roman" w:hAnsi="Times New Roman" w:cs="Times New Roman"/>
          <w:sz w:val="28"/>
          <w:szCs w:val="28"/>
        </w:rPr>
        <w:t>Việc thực hiện chế độ kiểm điểm tự phê bình, phê bình theo tinh thần Nghị quyết Trung ương 4 được thực hiện thường xuyên hàng năm, gắn với kiểm điểm theo chức trách, nhiệm vụ được giao của mỗi đồng chí.</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 xml:space="preserve"> </w:t>
      </w:r>
      <w:r w:rsidRPr="00EC27A1">
        <w:rPr>
          <w:rFonts w:ascii="Times New Roman" w:hAnsi="Times New Roman" w:cs="Times New Roman"/>
          <w:sz w:val="28"/>
          <w:szCs w:val="28"/>
        </w:rPr>
        <w:tab/>
        <w:t>Về thực hành tiết kiệm, chống lãng phí đã có chuyển biến trong giảng viên, giáo viên, họ</w:t>
      </w:r>
      <w:r>
        <w:rPr>
          <w:rFonts w:ascii="Times New Roman" w:hAnsi="Times New Roman" w:cs="Times New Roman"/>
          <w:sz w:val="28"/>
          <w:szCs w:val="28"/>
        </w:rPr>
        <w:t>c sinh,</w:t>
      </w:r>
      <w:r w:rsidRPr="00EC27A1">
        <w:rPr>
          <w:rFonts w:ascii="Times New Roman" w:hAnsi="Times New Roman" w:cs="Times New Roman"/>
          <w:sz w:val="28"/>
          <w:szCs w:val="28"/>
        </w:rPr>
        <w:t xml:space="preserve"> sinh viên được thể hiện qua việc sử dụng tiết kiệm giấy, điện, nước… hàng ngày.</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 xml:space="preserve">  </w:t>
      </w:r>
      <w:r w:rsidRPr="00EC27A1">
        <w:rPr>
          <w:rFonts w:ascii="Times New Roman" w:hAnsi="Times New Roman" w:cs="Times New Roman"/>
          <w:sz w:val="28"/>
          <w:szCs w:val="28"/>
        </w:rPr>
        <w:tab/>
        <w:t>Ý thức trách nhiệm, tinh thần, thái độ phục vụ trong cán bộ, giảng viên, giáo viên, nhân viên  được nâng cao</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 xml:space="preserve">  </w:t>
      </w:r>
      <w:r w:rsidRPr="00EC27A1">
        <w:rPr>
          <w:rFonts w:ascii="Times New Roman" w:hAnsi="Times New Roman" w:cs="Times New Roman"/>
          <w:sz w:val="28"/>
          <w:szCs w:val="28"/>
        </w:rPr>
        <w:tab/>
        <w:t xml:space="preserve">Mọi kế hoạch hoạt động của nhà trường đều được đưa ra bàn bạc, thảo luận trong các buổi họp và có sự thống nhất cao trong nội bộ. </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 xml:space="preserve">   </w:t>
      </w:r>
      <w:r w:rsidRPr="00EC27A1">
        <w:rPr>
          <w:rFonts w:ascii="Times New Roman" w:hAnsi="Times New Roman" w:cs="Times New Roman"/>
          <w:sz w:val="28"/>
          <w:szCs w:val="28"/>
        </w:rPr>
        <w:tab/>
        <w:t>Nhìn chung, qua học tập quán triệt Nghị quyết Trung ương 4 ( khóa XI ) và Chỉ thị số 03-CT/TW ngày 14/5/2011 của Bộ Chính trị, nhận thức của cán bộ, giảng viên, giáo viên, nhân viên sâu sắc hơn về mục đích, ý nghĩa, tầm quan trọng của Nghị quyết Trung ương 4 (Khóa XI) về những nhiệm vụ giải pháp tổ chức thực hiện được nêu trong nghị quyết Trung ương 4 và Chỉ thị số 03-CT/TW ngày 14/5/2011 của Bộ Chính trị "Về tiếp tục đẩy mạnh việc học tập và làm theo tấm gương đạo đức Hồ Chí Minh".</w:t>
      </w:r>
    </w:p>
    <w:p w:rsidR="003A6BF5" w:rsidRPr="00EC27A1" w:rsidRDefault="003A6BF5" w:rsidP="00E4551D">
      <w:pPr>
        <w:pStyle w:val="ListParagraph"/>
        <w:ind w:left="0" w:firstLine="720"/>
        <w:jc w:val="both"/>
        <w:rPr>
          <w:rFonts w:ascii="Times New Roman" w:hAnsi="Times New Roman" w:cs="Times New Roman"/>
          <w:i/>
          <w:iCs/>
          <w:sz w:val="28"/>
          <w:szCs w:val="28"/>
        </w:rPr>
      </w:pPr>
      <w:r w:rsidRPr="00EC27A1">
        <w:rPr>
          <w:rFonts w:ascii="Times New Roman" w:hAnsi="Times New Roman" w:cs="Times New Roman"/>
          <w:i/>
          <w:iCs/>
          <w:sz w:val="28"/>
          <w:szCs w:val="28"/>
        </w:rPr>
        <w:t>Việ</w:t>
      </w:r>
      <w:r>
        <w:rPr>
          <w:rFonts w:ascii="Times New Roman" w:hAnsi="Times New Roman" w:cs="Times New Roman"/>
          <w:i/>
          <w:iCs/>
          <w:sz w:val="28"/>
          <w:szCs w:val="28"/>
        </w:rPr>
        <w:t xml:space="preserve">c </w:t>
      </w:r>
      <w:r w:rsidRPr="00EC27A1">
        <w:rPr>
          <w:rFonts w:ascii="Times New Roman" w:hAnsi="Times New Roman" w:cs="Times New Roman"/>
          <w:i/>
          <w:iCs/>
          <w:sz w:val="28"/>
          <w:szCs w:val="28"/>
        </w:rPr>
        <w:t xml:space="preserve">khắc phục những khuyết điểm, hạn chế sau kiểm điểm Nghị quyết Trung ương 4 ở Đảng bộ </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Căn cứ vào Quy định số 55-QĐ/TW ngày 10/01/2012 của Ban Bí thư Trung ương Đảng về công tác kiểm tra của tổ chức đảng đối với việc tu dưỡng, rèn luyện đạo đức của cán bộ, đảng viên; căn cứ vào Quy định số 101- QĐ/TW, ngày 07/06/2012 của Ban Bí thư Trung ương “về trách nhiệm nêu gương của cán bộ, đảng viên, nhất là cán bộ lãnh đạo chủ chốt các cấp”; Căn cứ Chỉ thị số 03-CT/TW ngày 14/5/2011 của Bộ Chính trị "Về tiếp tục đẩy mạnh việc học tập và làm theo tấm gương đạo đức Hồ Chí Minh". Căn cứ các Nghị quyết, Kế hoạch của cấp trên về thực hiện Nghị quyết Trung ương 4,  Đảng bộ đã đoàn kết, luôn hoàn thành tốt chức trách, nhiệm vụ được giao, thực hiện đúng các nguyên tắc tổ chức sinh hoạt đảng; luôn đấu tranh chống những nhận thức sai trái, lệch lạc của cán bộ, đảng viên; luôn nói và làm theo đúng Cương lĩnh chính trị, Điều lệ, chỉ thị, nghị quyết và các quy định của Đảng, chính sách, pháp luật của Nhà nước, cán bộ, đảng viên nêu cao tính gương mẫu trong tu dưỡng, rèn luyện phẩm chất đạo đức, lối sống, gần gũi với quần chúng, với cán bộ, giảng viên, giáo viên, nhân viên, họ</w:t>
      </w:r>
      <w:r>
        <w:rPr>
          <w:rFonts w:ascii="Times New Roman" w:hAnsi="Times New Roman" w:cs="Times New Roman"/>
          <w:sz w:val="28"/>
          <w:szCs w:val="28"/>
        </w:rPr>
        <w:t>c sinh, sinh viên</w:t>
      </w:r>
      <w:r w:rsidRPr="00EC27A1">
        <w:rPr>
          <w:rFonts w:ascii="Times New Roman" w:hAnsi="Times New Roman" w:cs="Times New Roman"/>
          <w:sz w:val="28"/>
          <w:szCs w:val="28"/>
        </w:rPr>
        <w:t>; liên hệ mật thiết với các tổ chức chính trị- xã hội trong và ngoài nhà trường để phối hợp thực hiện nhiệm vụ giáo dục học sinh – sinh viên, phát triển nhà trường; luôn ý thức hết lòng vì sự nghiệp xây dựng và phát triển nhà trường; luôn thực hành tiết kiệm, chống lãng phí; không tham nhũng, không tiêu cực.</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Cán bộ, đảng viên nêu cao tinh thần trách nhiệm; luôn đoàn kết, đồng thuận trong quản lý và điều hành công việc chung; có ý thức học tập để nâng cao trình độ lý luận chính trị và chuyên môn, nghiệp vụ; bám sát thực tiễn, luôn lắng nghe và tiếp thu ý kiến góp ý của các tổ chức và cá nhân.</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Đời sống vật chất và tinh thần cho đội ngũ thường xuyên được quan tâm, các đảng viên kịp thời nắm bắt và phản ánh cho Đảng bộ những tâm tư, nguyện vọng của quần chúng. Thu nhập bình quân/tháng của Cán bộ - Giáo viên – Nhân viên năm học 2013 - 2014 là 8.600.000 đồng/tháng. Trường thực hiện nghiêm túc việc xét nâng lương, xét hưởng phụ cấp ưu đãi cho giáo viên trực tiếp giảng dạy, các chế độ chính sách của cán bộ - giáo viên – nhân viên đúng tiêu chuẩn và thời gian theo hướng dẫn của Sở Giáo dục và Đào tạo.</w:t>
      </w:r>
    </w:p>
    <w:p w:rsidR="003A6BF5" w:rsidRPr="00EC27A1" w:rsidRDefault="003A6BF5" w:rsidP="00924748">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7. Thành tích đã đạt được trong nhiệm kỳ vừa qua.</w:t>
      </w:r>
    </w:p>
    <w:p w:rsidR="003A6BF5" w:rsidRPr="00EC27A1" w:rsidRDefault="003A6BF5" w:rsidP="00924748">
      <w:pPr>
        <w:ind w:firstLine="720"/>
        <w:jc w:val="both"/>
        <w:rPr>
          <w:rFonts w:ascii="Times New Roman" w:hAnsi="Times New Roman" w:cs="Times New Roman"/>
          <w:sz w:val="28"/>
          <w:szCs w:val="28"/>
        </w:rPr>
      </w:pPr>
      <w:bookmarkStart w:id="2" w:name="OLE_LINK3"/>
      <w:bookmarkStart w:id="3" w:name="OLE_LINK4"/>
      <w:r w:rsidRPr="00EC27A1">
        <w:rPr>
          <w:rFonts w:ascii="Times New Roman" w:hAnsi="Times New Roman" w:cs="Times New Roman"/>
          <w:sz w:val="28"/>
          <w:szCs w:val="28"/>
        </w:rPr>
        <w:t>Đảng bộ 3 năm liền được công nhận là trong sạch vững mạnh, 2 năm liền là hoàn thành tốt nhiệm vụ.</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 xml:space="preserve">Đoàn thanh niên hàng năm được thành đoàn công nhận là: tiên tiến xuất sắc và xuất sắc </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Công đoàn 3 năm liền được công nhận là công đoàn vững mạnh xuất sắc, 2  năm liền được công nhận là công đoàn vững mạnh. Nhận bằng khen của Tổng liên đoàn lao động Việt Nam, bằng khen của Liên đoàn lao động thành phố Hồ Chí Minh.</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Trường Cao đẳng Kỹ thuật Lý Tự Trọng đạt: tập thể lao động xuất sắc</w:t>
      </w:r>
    </w:p>
    <w:bookmarkEnd w:id="2"/>
    <w:bookmarkEnd w:id="3"/>
    <w:p w:rsidR="003A6BF5" w:rsidRPr="00EC27A1" w:rsidRDefault="003A6BF5" w:rsidP="00924748">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Tồn tại.</w:t>
      </w:r>
    </w:p>
    <w:p w:rsidR="003A6BF5" w:rsidRPr="00EC27A1" w:rsidRDefault="003A6BF5" w:rsidP="00924748">
      <w:pPr>
        <w:ind w:firstLine="720"/>
        <w:jc w:val="both"/>
        <w:rPr>
          <w:rFonts w:ascii="Times New Roman" w:hAnsi="Times New Roman" w:cs="Times New Roman"/>
          <w:sz w:val="28"/>
          <w:szCs w:val="28"/>
        </w:rPr>
      </w:pPr>
      <w:bookmarkStart w:id="4" w:name="OLE_LINK5"/>
      <w:bookmarkStart w:id="5" w:name="OLE_LINK6"/>
      <w:r w:rsidRPr="00EC27A1">
        <w:rPr>
          <w:rFonts w:ascii="Times New Roman" w:hAnsi="Times New Roman" w:cs="Times New Roman"/>
          <w:sz w:val="28"/>
          <w:szCs w:val="28"/>
        </w:rPr>
        <w:t xml:space="preserve">Một số chi bộ còn chưa chủ động trong thực hiện các nội dung về tiếp tục đẩy mạnh thực hiện cuộc vận động học tập và làm theo tư tưởng tấm gương đạo đức Hồ Chí Minh. Một vài cá nhân thể hiện tinh thần đấu tranh nhưng vì lợi ích cá nhân. </w:t>
      </w:r>
    </w:p>
    <w:bookmarkEnd w:id="4"/>
    <w:bookmarkEnd w:id="5"/>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Một số cán bộ, đảng viên, giáo viên, nhân viên chưa nhận thức đầy đủ ý nghĩa của cuộc vận động học tập và làm theo tấm gương của Bác, còn mang tính hình thức chưa đi vào chiều sâu.</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Một số cán bộ chưa gương mẫu trong thực hiện nhiệm vụ và chấp hành nề nếp, giờ giấc.</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Một số hoạt động của đoàn thể còn mang tính phong trào bề nổi, một số phong trào hỗ trợ chính quyền trong công tác dạy và học chưa đạt hiệu quả cao.</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Cán bộ đoàn nhiệt tình, chịu khó, năng nổ nhưng thiếu kinh nghiệm trong công tác tổ chức và tập hợp thanh niên nên số lượng đoàn viên được phát triển trong nhiệm kỳ qua chưa nhiều.</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Phấn đấu đạt huân chương lao động hạng nhất: chưa thực hiện được.</w:t>
      </w:r>
    </w:p>
    <w:p w:rsidR="003A6BF5" w:rsidRPr="00EC27A1" w:rsidRDefault="003A6BF5" w:rsidP="004C607D">
      <w:pPr>
        <w:jc w:val="both"/>
        <w:rPr>
          <w:rFonts w:ascii="Times New Roman" w:hAnsi="Times New Roman" w:cs="Times New Roman"/>
          <w:b/>
          <w:bCs/>
          <w:sz w:val="28"/>
          <w:szCs w:val="28"/>
        </w:rPr>
      </w:pPr>
    </w:p>
    <w:p w:rsidR="003A6BF5" w:rsidRPr="00EC27A1" w:rsidRDefault="003A6BF5" w:rsidP="00924748">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IV. ĐÁNH GIÁ NGUYÊN NHÂN CỦA NHỮNG TỒN TẠI</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1. Cán bộ quản lý từ cấp tổ chuyên môn, tổ nghiệp vụ còn hạn chế về chuyên môn, chưa nhạy bén trong việc xử lý tình huống, đôi lúc trách nhiệm còn chưa cao.</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2. Về việc thực hiện kỷ cương nề nếp trong trường có lúc, có nơi còn ngại đụng chạm, xử lý thiếu kiên quyết. Có bộ phận hay cá nhân còn thiếu sáng tạo và chủ động trong công việc, tính tự giác thực hiện nhiệm vụ được giao chưa cao, còn ỷ lại, phải nhắc nhở.</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3. Thiếu các chuyên gia đầu ngành trong các nghề đang đào tạo tại trường.</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4. Trình độ về ngoại ngữ của giáo viên còn nhiều hạn chế và không đồng đều nên đã bỏ lỡ nhiều cơ hội đi tập huấn, đào tạo bồi dưỡng ở nước ngoài, tỷ lệ đậu khi tham gia dự tuyển sau đại học chưa cao.</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5. Giáo viên chủ nhiệm, cố vấn học tập hoạt động chưa đều tay, bên cạnh đó, một số giáo viên chưa thể hiện hết tinh thần trách nhiệm của mình trong công tác giảng dạy và quản lý lớp.</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6. Việc giao đất và xem xét dự án đầu tư xây dựng Phân hiệu Trung học Kỹ thuật tại huyện Củ Chi do có nhiều lý do khách quan do đó tiến hành chậm so với yêu cầu.</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7. Chưa có chế độ, chính sách để tuyển dụng nhân tài phục vụ công tác đào tạo của nhà trường</w:t>
      </w:r>
    </w:p>
    <w:p w:rsidR="003A6BF5" w:rsidRPr="00EC27A1" w:rsidRDefault="003A6BF5" w:rsidP="00924748">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V. ĐÁNH GIÁ NGUYÊN NHÂN CỦA NHỮNG KẾT QUẢ ĐẠT ĐƯỢC.</w:t>
      </w:r>
    </w:p>
    <w:p w:rsidR="003A6BF5" w:rsidRPr="00EC27A1" w:rsidRDefault="003A6BF5" w:rsidP="00924748">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Những thành quả mà Đảng bộ đạt được trong nhiệm kỳ qua là do:</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1. Được sự hỗ trợ nhiệt tình, có hiệu quả của các cơ quan chủ quản, của các ban ngành trong thành phố, của chính quyền địa phương.</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2. Có sự đoàn kết thống nhất của Đảng bộ và Ban Giám Hiệu nhà trường, sự gắn bó của tập thể cán bộ, đảng viên, giảng viên, giáo viên, nhân viên. Trường đã chú trọng phát huy dân chủ cơ sở, ý kiến đóng góp của cá nhân Cán bộ - Giáo viên – Nhân viên được lãnh đạo nhà trường tiếp thu và kịp thời giải quyết vướng mắc.</w:t>
      </w:r>
    </w:p>
    <w:p w:rsidR="003A6BF5" w:rsidRPr="00EC27A1"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3. Nhờ sự phấn đấu tích cực của tập thể sư phạm nhà trường, hàng năm tỷ lệ chiến sĩ thi đua – giáo viên giỏi – lao động giỏi đều đạt chỉ tiêu đề ra trong Hội nghị Cán bộ công chức, nhiều tập thể Cán bộ - giáo viên - nhân viên và học sinh – sinh viên được Sở Giáo dục và Đào tạo và nhà trường khen thưởng. Số học sinh – sinh viên đạt khá – giỏi – xuất sắc ngày càng cao, tỷ lệ học sinh – sinh viên có việc làm sau khi ra trường đạt trên 90%.</w:t>
      </w:r>
    </w:p>
    <w:p w:rsidR="003A6BF5" w:rsidRDefault="003A6BF5" w:rsidP="00924748">
      <w:pPr>
        <w:ind w:firstLine="720"/>
        <w:jc w:val="both"/>
        <w:rPr>
          <w:rFonts w:ascii="Times New Roman" w:hAnsi="Times New Roman" w:cs="Times New Roman"/>
          <w:sz w:val="28"/>
          <w:szCs w:val="28"/>
        </w:rPr>
      </w:pPr>
      <w:r w:rsidRPr="00EC27A1">
        <w:rPr>
          <w:rFonts w:ascii="Times New Roman" w:hAnsi="Times New Roman" w:cs="Times New Roman"/>
          <w:sz w:val="28"/>
          <w:szCs w:val="28"/>
        </w:rPr>
        <w:t>4. Các đoàn thể trong trường chủ động  và có trách nhiệm hơn trong công việc, làm tốt vai trò cầu nối giữa cá nhân cán bộ, đảng viên, giảng viên, giáo viên, nhân viên với tổ chức Đảng và chính quyền, thể hiện ngày càng rõ nét hơn vai trò là người đại diện cho cán bộ viên chức.</w:t>
      </w: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924748">
      <w:pPr>
        <w:ind w:firstLine="720"/>
        <w:jc w:val="both"/>
        <w:rPr>
          <w:rFonts w:ascii="Times New Roman" w:hAnsi="Times New Roman" w:cs="Times New Roman"/>
          <w:sz w:val="28"/>
          <w:szCs w:val="28"/>
        </w:rPr>
      </w:pPr>
    </w:p>
    <w:p w:rsidR="003A6BF5" w:rsidRDefault="003A6BF5" w:rsidP="004C607D">
      <w:pPr>
        <w:jc w:val="both"/>
        <w:rPr>
          <w:rFonts w:ascii="Times New Roman" w:hAnsi="Times New Roman" w:cs="Times New Roman"/>
          <w:sz w:val="28"/>
          <w:szCs w:val="28"/>
        </w:rPr>
      </w:pPr>
    </w:p>
    <w:p w:rsidR="003A6BF5" w:rsidRDefault="003A6BF5" w:rsidP="004C607D">
      <w:pPr>
        <w:jc w:val="both"/>
        <w:rPr>
          <w:rFonts w:ascii="Times New Roman" w:hAnsi="Times New Roman" w:cs="Times New Roman"/>
          <w:sz w:val="28"/>
          <w:szCs w:val="28"/>
        </w:rPr>
      </w:pPr>
    </w:p>
    <w:p w:rsidR="003A6BF5" w:rsidRDefault="003A6BF5" w:rsidP="004C607D">
      <w:pPr>
        <w:jc w:val="both"/>
        <w:rPr>
          <w:rFonts w:ascii="Times New Roman" w:hAnsi="Times New Roman" w:cs="Times New Roman"/>
          <w:sz w:val="28"/>
          <w:szCs w:val="28"/>
        </w:rPr>
      </w:pPr>
    </w:p>
    <w:p w:rsidR="003A6BF5" w:rsidRPr="00EC27A1" w:rsidRDefault="003A6BF5" w:rsidP="004C607D">
      <w:pPr>
        <w:jc w:val="both"/>
        <w:rPr>
          <w:rFonts w:ascii="Times New Roman" w:hAnsi="Times New Roman" w:cs="Times New Roman"/>
          <w:sz w:val="28"/>
          <w:szCs w:val="28"/>
        </w:rPr>
      </w:pPr>
    </w:p>
    <w:p w:rsidR="003A6BF5" w:rsidRPr="00EC27A1" w:rsidRDefault="003A6BF5" w:rsidP="00924748">
      <w:pPr>
        <w:jc w:val="center"/>
        <w:rPr>
          <w:rFonts w:ascii="Times New Roman" w:hAnsi="Times New Roman" w:cs="Times New Roman"/>
          <w:b/>
          <w:bCs/>
          <w:sz w:val="28"/>
          <w:szCs w:val="28"/>
        </w:rPr>
      </w:pPr>
      <w:r w:rsidRPr="00EC27A1">
        <w:rPr>
          <w:rFonts w:ascii="Times New Roman" w:hAnsi="Times New Roman" w:cs="Times New Roman"/>
          <w:b/>
          <w:bCs/>
          <w:sz w:val="28"/>
          <w:szCs w:val="28"/>
        </w:rPr>
        <w:t>PHẦN THỨ HAI</w:t>
      </w:r>
    </w:p>
    <w:p w:rsidR="003A6BF5" w:rsidRPr="00EC27A1" w:rsidRDefault="003A6BF5" w:rsidP="00924748">
      <w:pPr>
        <w:jc w:val="center"/>
        <w:rPr>
          <w:rFonts w:ascii="Times New Roman" w:hAnsi="Times New Roman" w:cs="Times New Roman"/>
          <w:b/>
          <w:bCs/>
          <w:sz w:val="28"/>
          <w:szCs w:val="28"/>
        </w:rPr>
      </w:pPr>
      <w:r w:rsidRPr="00EC27A1">
        <w:rPr>
          <w:rFonts w:ascii="Times New Roman" w:hAnsi="Times New Roman" w:cs="Times New Roman"/>
          <w:b/>
          <w:bCs/>
          <w:sz w:val="28"/>
          <w:szCs w:val="28"/>
        </w:rPr>
        <w:t>PHƯƠNG HƯỚNG – MỤC TIÊU – NHIỆM VỤ</w:t>
      </w:r>
    </w:p>
    <w:p w:rsidR="003A6BF5" w:rsidRPr="00EC27A1" w:rsidRDefault="003A6BF5" w:rsidP="00924748">
      <w:pPr>
        <w:jc w:val="center"/>
        <w:rPr>
          <w:rFonts w:ascii="Times New Roman" w:hAnsi="Times New Roman" w:cs="Times New Roman"/>
          <w:b/>
          <w:bCs/>
          <w:sz w:val="28"/>
          <w:szCs w:val="28"/>
        </w:rPr>
      </w:pPr>
      <w:r w:rsidRPr="00EC27A1">
        <w:rPr>
          <w:rFonts w:ascii="Times New Roman" w:hAnsi="Times New Roman" w:cs="Times New Roman"/>
          <w:b/>
          <w:bCs/>
          <w:sz w:val="28"/>
          <w:szCs w:val="28"/>
        </w:rPr>
        <w:t>CỦA ĐẢNG BỘ NHIỆM KỲ XI (2015 – 2020)</w:t>
      </w:r>
    </w:p>
    <w:p w:rsidR="003A6BF5" w:rsidRPr="00EC27A1" w:rsidRDefault="003A6BF5" w:rsidP="004C607D">
      <w:pPr>
        <w:jc w:val="both"/>
        <w:rPr>
          <w:rFonts w:ascii="Times New Roman" w:hAnsi="Times New Roman" w:cs="Times New Roman"/>
          <w:sz w:val="28"/>
          <w:szCs w:val="28"/>
        </w:rPr>
      </w:pPr>
    </w:p>
    <w:p w:rsidR="003A6BF5" w:rsidRPr="00EC27A1" w:rsidRDefault="003A6BF5" w:rsidP="00924748">
      <w:pPr>
        <w:tabs>
          <w:tab w:val="left" w:pos="720"/>
        </w:tabs>
        <w:jc w:val="both"/>
        <w:rPr>
          <w:rFonts w:ascii="Times New Roman" w:hAnsi="Times New Roman" w:cs="Times New Roman"/>
          <w:b/>
          <w:bCs/>
          <w:sz w:val="28"/>
          <w:szCs w:val="28"/>
        </w:rPr>
      </w:pPr>
      <w:r>
        <w:rPr>
          <w:rFonts w:ascii="Times New Roman" w:hAnsi="Times New Roman" w:cs="Times New Roman"/>
          <w:b/>
          <w:bCs/>
          <w:sz w:val="28"/>
          <w:szCs w:val="28"/>
        </w:rPr>
        <w:tab/>
      </w:r>
      <w:r w:rsidRPr="00EC27A1">
        <w:rPr>
          <w:rFonts w:ascii="Times New Roman" w:hAnsi="Times New Roman" w:cs="Times New Roman"/>
          <w:b/>
          <w:bCs/>
          <w:sz w:val="28"/>
          <w:szCs w:val="28"/>
        </w:rPr>
        <w:t>DỰ BÁO TÌNH HÌNH:</w:t>
      </w:r>
    </w:p>
    <w:p w:rsidR="003A6BF5" w:rsidRPr="00EC27A1" w:rsidRDefault="003A6BF5" w:rsidP="0058235A">
      <w:pPr>
        <w:ind w:firstLine="720"/>
        <w:jc w:val="both"/>
        <w:rPr>
          <w:rFonts w:ascii="Times New Roman" w:hAnsi="Times New Roman" w:cs="Times New Roman"/>
          <w:sz w:val="28"/>
          <w:szCs w:val="28"/>
        </w:rPr>
      </w:pPr>
      <w:r w:rsidRPr="00EC27A1">
        <w:rPr>
          <w:rFonts w:ascii="Times New Roman" w:hAnsi="Times New Roman" w:cs="Times New Roman"/>
          <w:sz w:val="28"/>
          <w:szCs w:val="28"/>
        </w:rPr>
        <w:t>Trong nhiệm kỳ 2015-2020 của Đảng bộ, có những đặc điểm nổi bật như:</w:t>
      </w:r>
    </w:p>
    <w:p w:rsidR="003A6BF5" w:rsidRPr="00EC27A1" w:rsidRDefault="003A6BF5" w:rsidP="00924748">
      <w:pPr>
        <w:numPr>
          <w:ilvl w:val="0"/>
          <w:numId w:val="5"/>
        </w:numPr>
        <w:tabs>
          <w:tab w:val="left" w:pos="108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Đại hội Đảng các cấp, tiến đến Đại hội Đảng toàn quốc lần thứ XII là Đại hội sẽ quyết định nhiều chủ trương lớn để đẩy mạnh toàn diện công cuộc đổi mới, tạo nền tảng đến năm 2020 nước ta cơ bản trở thành một nước công nghiệp theo hướng hiện đại hóa.</w:t>
      </w:r>
    </w:p>
    <w:p w:rsidR="003A6BF5" w:rsidRPr="00EC27A1" w:rsidRDefault="003A6BF5" w:rsidP="00924748">
      <w:pPr>
        <w:numPr>
          <w:ilvl w:val="0"/>
          <w:numId w:val="5"/>
        </w:numPr>
        <w:tabs>
          <w:tab w:val="left" w:pos="108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 xml:space="preserve">Trường tiếp tục xúc tiến triển khai dự án xây dựng phân hiệu Trung học Kỹ thuật với diện tích 33,7 ha tại xã Phước Vĩnh An, Huyện Củ Chi. </w:t>
      </w:r>
    </w:p>
    <w:p w:rsidR="003A6BF5" w:rsidRPr="00EC27A1" w:rsidRDefault="003A6BF5" w:rsidP="00924748">
      <w:pPr>
        <w:numPr>
          <w:ilvl w:val="0"/>
          <w:numId w:val="5"/>
        </w:numPr>
        <w:tabs>
          <w:tab w:val="left" w:pos="108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Trường có kế hoạch đầu tư xây dựng cơ sở vật chất và trang bị kỹ thuật hiện đại cho các khoa, thư viện, sân bóng đá…để tăng quy mô, đào tạo nguồn nhân lực kỹ thuật cao phục vụ cho sự nghiệp công nghiệp hóa – hiện đại hóa.</w:t>
      </w:r>
    </w:p>
    <w:p w:rsidR="003A6BF5" w:rsidRPr="0058235A" w:rsidRDefault="003A6BF5" w:rsidP="0058235A">
      <w:pPr>
        <w:pStyle w:val="NormalWeb"/>
        <w:spacing w:before="120" w:beforeAutospacing="0" w:after="120" w:afterAutospacing="0"/>
        <w:ind w:firstLine="720"/>
        <w:jc w:val="both"/>
        <w:rPr>
          <w:color w:val="222222"/>
          <w:sz w:val="28"/>
          <w:szCs w:val="28"/>
        </w:rPr>
      </w:pPr>
      <w:r>
        <w:rPr>
          <w:sz w:val="28"/>
          <w:szCs w:val="28"/>
        </w:rPr>
        <w:t xml:space="preserve">4. </w:t>
      </w:r>
      <w:r w:rsidRPr="0058235A">
        <w:rPr>
          <w:sz w:val="28"/>
          <w:szCs w:val="28"/>
        </w:rPr>
        <w:t>Trường tiếp tục được giao tự chủ về tài chính theo Nghị định 43/2006/NĐ-CP Quy định về Quy định quyền tự chủ, tự chịu trách nhiệm về thực hiện nhiệm vụ, tổ chức bộ máy, biên chế và tài chính đối với đơn vị sự nghiệp công lập ngày 25/04/2006 của Chính phủ và Thông tư 71/2006/TT-BTC ngày 09/8/2006 của Bộ Tài chính hướng dẫn thực hiện Nghị định 43/2006/NĐ-CP.</w:t>
      </w:r>
    </w:p>
    <w:p w:rsidR="003A6BF5" w:rsidRPr="00EC27A1" w:rsidRDefault="003A6BF5" w:rsidP="0058235A">
      <w:pPr>
        <w:tabs>
          <w:tab w:val="left" w:pos="1080"/>
        </w:tabs>
        <w:ind w:firstLine="720"/>
        <w:jc w:val="both"/>
        <w:rPr>
          <w:rFonts w:ascii="Times New Roman" w:hAnsi="Times New Roman" w:cs="Times New Roman"/>
          <w:sz w:val="28"/>
          <w:szCs w:val="28"/>
        </w:rPr>
      </w:pPr>
      <w:r>
        <w:rPr>
          <w:rFonts w:ascii="Times New Roman" w:hAnsi="Times New Roman" w:cs="Times New Roman"/>
          <w:sz w:val="28"/>
          <w:szCs w:val="28"/>
        </w:rPr>
        <w:t xml:space="preserve">5. </w:t>
      </w:r>
      <w:r w:rsidRPr="00EC27A1">
        <w:rPr>
          <w:rFonts w:ascii="Times New Roman" w:hAnsi="Times New Roman" w:cs="Times New Roman"/>
          <w:sz w:val="28"/>
          <w:szCs w:val="28"/>
        </w:rPr>
        <w:t>Nhiều mối quan hệ hợp tác đào tạo giữa trường với các tổ chức trong và ngoài nước đang mở ra, tạo cơ hội cho sự phát triển của nhà trường.</w:t>
      </w:r>
    </w:p>
    <w:p w:rsidR="003A6BF5" w:rsidRPr="00EC27A1" w:rsidRDefault="003A6BF5" w:rsidP="004C607D">
      <w:pPr>
        <w:jc w:val="both"/>
        <w:rPr>
          <w:rFonts w:ascii="Times New Roman" w:hAnsi="Times New Roman" w:cs="Times New Roman"/>
          <w:sz w:val="28"/>
          <w:szCs w:val="28"/>
        </w:rPr>
      </w:pPr>
    </w:p>
    <w:p w:rsidR="003A6BF5" w:rsidRPr="00EC27A1" w:rsidRDefault="003A6BF5" w:rsidP="00924748">
      <w:pPr>
        <w:numPr>
          <w:ilvl w:val="0"/>
          <w:numId w:val="4"/>
        </w:numPr>
        <w:tabs>
          <w:tab w:val="clear" w:pos="1571"/>
          <w:tab w:val="left" w:pos="1080"/>
          <w:tab w:val="left" w:pos="1276"/>
        </w:tabs>
        <w:ind w:left="0"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NHIỆM VỤ CHUNG TRONG NHIỆM KỲ 2015 – 2020:</w:t>
      </w:r>
    </w:p>
    <w:p w:rsidR="003A6BF5" w:rsidRPr="00EC27A1" w:rsidRDefault="003A6BF5" w:rsidP="00924748">
      <w:pPr>
        <w:pStyle w:val="ListParagraph"/>
        <w:numPr>
          <w:ilvl w:val="0"/>
          <w:numId w:val="12"/>
        </w:numPr>
        <w:tabs>
          <w:tab w:val="left" w:pos="993"/>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Xây dựng trường thành trường trọng điểm của thành phố và khu vực, đào tạo đa cấp, đa ngành với nhiều loại hình đào tạo có chất lượng cao.</w:t>
      </w:r>
    </w:p>
    <w:p w:rsidR="003A6BF5" w:rsidRPr="00EC27A1" w:rsidRDefault="003A6BF5" w:rsidP="00924748">
      <w:pPr>
        <w:pStyle w:val="ListParagraph"/>
        <w:numPr>
          <w:ilvl w:val="0"/>
          <w:numId w:val="12"/>
        </w:numPr>
        <w:tabs>
          <w:tab w:val="left" w:pos="993"/>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Mở rộng thêm các ngành đào tạo, các loại hình đào tạo của Trường để tăng quy mô đào tạo, tạo nguồn lực phat triển nhà trường.</w:t>
      </w:r>
    </w:p>
    <w:p w:rsidR="003A6BF5" w:rsidRPr="00EC27A1" w:rsidRDefault="003A6BF5" w:rsidP="00924748">
      <w:pPr>
        <w:pStyle w:val="ListParagraph"/>
        <w:numPr>
          <w:ilvl w:val="0"/>
          <w:numId w:val="12"/>
        </w:numPr>
        <w:tabs>
          <w:tab w:val="left" w:pos="993"/>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Tập trung công tác tuyển sinh, triển khai công tác tư vấn tuyển sinh và quảng bá thương hiệu một cách hiệu quả.</w:t>
      </w:r>
    </w:p>
    <w:p w:rsidR="003A6BF5" w:rsidRPr="00EC27A1" w:rsidRDefault="003A6BF5" w:rsidP="00924748">
      <w:pPr>
        <w:pStyle w:val="ListParagraph"/>
        <w:numPr>
          <w:ilvl w:val="0"/>
          <w:numId w:val="12"/>
        </w:numPr>
        <w:tabs>
          <w:tab w:val="left" w:pos="993"/>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Tăng cường liên kết đào tạo trong và ngoài nước, giải quyết có hiệu quả công tác đào tạo gắn với nhu cầu xã hội. Đẩy mạnh nghiên cứu khoa học phục vụ đào tạo và ứng dụng trong sản xuất.</w:t>
      </w:r>
    </w:p>
    <w:p w:rsidR="003A6BF5" w:rsidRPr="00EC27A1" w:rsidRDefault="003A6BF5" w:rsidP="00924748">
      <w:pPr>
        <w:pStyle w:val="ListParagraph"/>
        <w:numPr>
          <w:ilvl w:val="0"/>
          <w:numId w:val="12"/>
        </w:numPr>
        <w:tabs>
          <w:tab w:val="left" w:pos="993"/>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 xml:space="preserve">Củng cố và đào tạo lại đội ngũ giảng viên cũng như thu hút nguồn giảng viên có trình độ chuyên môn cao để đảm bảo chất lượng đào tạo của nhà trường. </w:t>
      </w:r>
    </w:p>
    <w:p w:rsidR="003A6BF5" w:rsidRPr="00EC27A1" w:rsidRDefault="003A6BF5" w:rsidP="00924748">
      <w:pPr>
        <w:pStyle w:val="ListParagraph"/>
        <w:numPr>
          <w:ilvl w:val="0"/>
          <w:numId w:val="12"/>
        </w:numPr>
        <w:tabs>
          <w:tab w:val="left" w:pos="993"/>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Hoàn thiện chương trình đào tạo theo hệ thống tín chỉ và các chương trình đào tạo liên thông theo các bậc học, xây dựng chương trình đào tạo chất lượng cao.</w:t>
      </w:r>
    </w:p>
    <w:p w:rsidR="003A6BF5" w:rsidRPr="00EC27A1" w:rsidRDefault="003A6BF5" w:rsidP="00924748">
      <w:pPr>
        <w:pStyle w:val="ListParagraph"/>
        <w:numPr>
          <w:ilvl w:val="0"/>
          <w:numId w:val="12"/>
        </w:numPr>
        <w:tabs>
          <w:tab w:val="left" w:pos="993"/>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Xây dựng và phát triển các phòng thí nghiệm, xưởng thực hành chất lượng cao đảm bảo chất lượng đào tạo của nhà trường.</w:t>
      </w:r>
    </w:p>
    <w:p w:rsidR="003A6BF5" w:rsidRPr="00EC27A1" w:rsidRDefault="003A6BF5" w:rsidP="00924748">
      <w:pPr>
        <w:pStyle w:val="ListParagraph"/>
        <w:numPr>
          <w:ilvl w:val="0"/>
          <w:numId w:val="12"/>
        </w:numPr>
        <w:tabs>
          <w:tab w:val="left" w:pos="993"/>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Xây dựng và hoàn thiện các quy chế, quy định của nhà trường. Tích cực triển khai ứng dụng hệ thống quản lý hành chính điện tử để công tác quản lý nhà trường đạt hiệu quả tốt nhất. Triển khai quản lý nhà trường theo hệ thống quản lý chất lượng ISO để tiến tới kiểm định chất lượng đào tạo của Trường theo yêu cầu đảm bảo chất lượng của Bộ Giáo dục và Đào tạo.</w:t>
      </w:r>
    </w:p>
    <w:p w:rsidR="003A6BF5" w:rsidRPr="00EC27A1" w:rsidRDefault="003A6BF5" w:rsidP="00924748">
      <w:pPr>
        <w:pStyle w:val="ListParagraph"/>
        <w:numPr>
          <w:ilvl w:val="0"/>
          <w:numId w:val="12"/>
        </w:numPr>
        <w:tabs>
          <w:tab w:val="left" w:pos="993"/>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Xây dựng mối quan hệ gắn bó với các công ty, xí nghiệp để đưa học sinh sinh viên đi thực tập và giới thiệu việc làm cho học sinh sinh viên tốt nghiệp ra trường.</w:t>
      </w:r>
    </w:p>
    <w:p w:rsidR="003A6BF5" w:rsidRPr="00EC27A1" w:rsidRDefault="003A6BF5" w:rsidP="00DD7D4A">
      <w:pPr>
        <w:pStyle w:val="ListParagraph"/>
        <w:numPr>
          <w:ilvl w:val="0"/>
          <w:numId w:val="12"/>
        </w:numPr>
        <w:tabs>
          <w:tab w:val="left" w:pos="120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Tăng cường công tác đào tạo bồi dưỡng học sinh giỏi nghề cấp thành phố, cấp quốc gia, cấp Asean và thế giới.</w:t>
      </w:r>
    </w:p>
    <w:p w:rsidR="003A6BF5" w:rsidRPr="00EC27A1" w:rsidRDefault="003A6BF5" w:rsidP="00DD7D4A">
      <w:pPr>
        <w:pStyle w:val="ListParagraph"/>
        <w:numPr>
          <w:ilvl w:val="0"/>
          <w:numId w:val="12"/>
        </w:numPr>
        <w:tabs>
          <w:tab w:val="left" w:pos="120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Cải tạo mặt bằng khoa Điện – Điện tử.</w:t>
      </w:r>
    </w:p>
    <w:p w:rsidR="003A6BF5" w:rsidRPr="00EC27A1" w:rsidRDefault="003A6BF5" w:rsidP="00DD7D4A">
      <w:pPr>
        <w:pStyle w:val="ListParagraph"/>
        <w:numPr>
          <w:ilvl w:val="0"/>
          <w:numId w:val="12"/>
        </w:numPr>
        <w:tabs>
          <w:tab w:val="left" w:pos="120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Xây dựng ký túc xá để thu hút học sinh sinh viên, tăng quy mô đào tạo.</w:t>
      </w:r>
    </w:p>
    <w:p w:rsidR="003A6BF5" w:rsidRPr="00EC27A1" w:rsidRDefault="003A6BF5" w:rsidP="00DD7D4A">
      <w:pPr>
        <w:pStyle w:val="ListParagraph"/>
        <w:numPr>
          <w:ilvl w:val="0"/>
          <w:numId w:val="12"/>
        </w:numPr>
        <w:tabs>
          <w:tab w:val="left" w:pos="120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Xây dựng Trung tâm xưởng thực hành của nhà trường.</w:t>
      </w:r>
    </w:p>
    <w:p w:rsidR="003A6BF5" w:rsidRPr="00EC27A1" w:rsidRDefault="003A6BF5" w:rsidP="00DD7D4A">
      <w:pPr>
        <w:pStyle w:val="ListParagraph"/>
        <w:numPr>
          <w:ilvl w:val="0"/>
          <w:numId w:val="12"/>
        </w:numPr>
        <w:tabs>
          <w:tab w:val="left" w:pos="120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Quy hoạch mặt bằng tổng thể tại cơ sở chính (390 Hoàng Văn Thụ, Phường 4, Quận Tân Bình, Thành phố Hồ Chí Minh)</w:t>
      </w:r>
    </w:p>
    <w:p w:rsidR="003A6BF5" w:rsidRPr="00EC27A1" w:rsidRDefault="003A6BF5" w:rsidP="00DD7D4A">
      <w:pPr>
        <w:pStyle w:val="ListParagraph"/>
        <w:numPr>
          <w:ilvl w:val="0"/>
          <w:numId w:val="12"/>
        </w:numPr>
        <w:tabs>
          <w:tab w:val="left" w:pos="120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Triển khai dự án xây dựng phân hiệu tại huyện Củ Chi, Thành phố Hồ Chí Minh.</w:t>
      </w:r>
    </w:p>
    <w:p w:rsidR="003A6BF5" w:rsidRPr="00EC27A1" w:rsidRDefault="003A6BF5" w:rsidP="00DD7D4A">
      <w:pPr>
        <w:pStyle w:val="ListParagraph"/>
        <w:numPr>
          <w:ilvl w:val="0"/>
          <w:numId w:val="12"/>
        </w:numPr>
        <w:tabs>
          <w:tab w:val="left" w:pos="120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Xây dựng hoàn chỉnh nhà truyền thống Trường Lý Tự Tr</w:t>
      </w:r>
      <w:r>
        <w:rPr>
          <w:rFonts w:ascii="Times New Roman" w:hAnsi="Times New Roman" w:cs="Times New Roman"/>
          <w:sz w:val="28"/>
          <w:szCs w:val="28"/>
        </w:rPr>
        <w:t>ọ</w:t>
      </w:r>
      <w:r w:rsidRPr="00EC27A1">
        <w:rPr>
          <w:rFonts w:ascii="Times New Roman" w:hAnsi="Times New Roman" w:cs="Times New Roman"/>
          <w:sz w:val="28"/>
          <w:szCs w:val="28"/>
        </w:rPr>
        <w:t xml:space="preserve">ng với kiến trúc hiện đại, không gian </w:t>
      </w:r>
      <w:r>
        <w:rPr>
          <w:rFonts w:ascii="Times New Roman" w:hAnsi="Times New Roman" w:cs="Times New Roman"/>
          <w:sz w:val="28"/>
          <w:szCs w:val="28"/>
        </w:rPr>
        <w:t>hài hòa</w:t>
      </w:r>
      <w:r w:rsidRPr="00EC27A1">
        <w:rPr>
          <w:rFonts w:ascii="Times New Roman" w:hAnsi="Times New Roman" w:cs="Times New Roman"/>
          <w:sz w:val="28"/>
          <w:szCs w:val="28"/>
        </w:rPr>
        <w:t xml:space="preserve">, tư liệu phong phú để giới thiệu về sự công hiến, tinh thần hiếu học, niềm đam mê nghiên cứu, những đóng góp và thành quả đạt được của các thế hệ thầy và trò của nhà trường qua các giai đoạn phát triển. </w:t>
      </w:r>
    </w:p>
    <w:p w:rsidR="003A6BF5" w:rsidRPr="00EC27A1" w:rsidRDefault="003A6BF5" w:rsidP="00DD7D4A">
      <w:pPr>
        <w:pStyle w:val="ListParagraph"/>
        <w:numPr>
          <w:ilvl w:val="0"/>
          <w:numId w:val="12"/>
        </w:numPr>
        <w:tabs>
          <w:tab w:val="left" w:pos="120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Tiếp tục duy trì nề nếp, kỷ cương, xây dựng môi trường giáo dục lành mạnh, thực hiện đổi mới mạnh mẽ về nội dung và phương pháp giảng dạy.</w:t>
      </w:r>
    </w:p>
    <w:p w:rsidR="003A6BF5" w:rsidRPr="00EC27A1" w:rsidRDefault="003A6BF5" w:rsidP="00DD7D4A">
      <w:pPr>
        <w:pStyle w:val="ListParagraph"/>
        <w:numPr>
          <w:ilvl w:val="0"/>
          <w:numId w:val="12"/>
        </w:numPr>
        <w:tabs>
          <w:tab w:val="left" w:pos="120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Đẩy mạnh hoạt động ngoại khóa, tạo nhiều sân chơi cho học sinh.</w:t>
      </w:r>
    </w:p>
    <w:p w:rsidR="003A6BF5" w:rsidRPr="00EC27A1" w:rsidRDefault="003A6BF5" w:rsidP="00DD7D4A">
      <w:pPr>
        <w:pStyle w:val="ListParagraph"/>
        <w:numPr>
          <w:ilvl w:val="0"/>
          <w:numId w:val="12"/>
        </w:numPr>
        <w:tabs>
          <w:tab w:val="left" w:pos="120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Ổn định và nâng cao chất lương đội ngũ, tổ chức bộ máy, cải tiến công tác quản lý theo đúng Quy chế, tổ chức và hoạt động của trường đã được Sở Giáo dục và Đào tạo phê duyệt, nâng cao hiệu quả quản lý, đáp ứng tố</w:t>
      </w:r>
      <w:r>
        <w:rPr>
          <w:rFonts w:ascii="Times New Roman" w:hAnsi="Times New Roman" w:cs="Times New Roman"/>
          <w:sz w:val="28"/>
          <w:szCs w:val="28"/>
        </w:rPr>
        <w:t>t yêu</w:t>
      </w:r>
      <w:r w:rsidRPr="00EC27A1">
        <w:rPr>
          <w:rFonts w:ascii="Times New Roman" w:hAnsi="Times New Roman" w:cs="Times New Roman"/>
          <w:sz w:val="28"/>
          <w:szCs w:val="28"/>
        </w:rPr>
        <w:t xml:space="preserve"> cầu nhiệm vụ</w:t>
      </w:r>
      <w:r>
        <w:rPr>
          <w:rFonts w:ascii="Times New Roman" w:hAnsi="Times New Roman" w:cs="Times New Roman"/>
          <w:sz w:val="28"/>
          <w:szCs w:val="28"/>
        </w:rPr>
        <w:t xml:space="preserve"> đào</w:t>
      </w:r>
      <w:r w:rsidRPr="00EC27A1">
        <w:rPr>
          <w:rFonts w:ascii="Times New Roman" w:hAnsi="Times New Roman" w:cs="Times New Roman"/>
          <w:sz w:val="28"/>
          <w:szCs w:val="28"/>
        </w:rPr>
        <w:t xml:space="preserve"> tạo hệ cao đẳng kỹ thuật.</w:t>
      </w:r>
    </w:p>
    <w:p w:rsidR="003A6BF5" w:rsidRPr="00EC27A1" w:rsidRDefault="003A6BF5" w:rsidP="00DD7D4A">
      <w:pPr>
        <w:pStyle w:val="ListParagraph"/>
        <w:numPr>
          <w:ilvl w:val="0"/>
          <w:numId w:val="12"/>
        </w:numPr>
        <w:tabs>
          <w:tab w:val="left" w:pos="120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Thực hiện nghiêm túc chương trình khung do Bộ Giáo dục và Đào tạo quy định cho hệ cao đẳng và bậc học thấp hơn.</w:t>
      </w:r>
    </w:p>
    <w:p w:rsidR="003A6BF5" w:rsidRPr="00EC27A1" w:rsidRDefault="003A6BF5" w:rsidP="00DD7D4A">
      <w:pPr>
        <w:pStyle w:val="ListParagraph"/>
        <w:numPr>
          <w:ilvl w:val="0"/>
          <w:numId w:val="12"/>
        </w:numPr>
        <w:tabs>
          <w:tab w:val="left" w:pos="120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Quan tâm tạo điều kiện cải thiện đời sống cho đội ngũ cán bộ, giảng viên, giáo viên, nhân viên. Sử dụng và khai thác hiệu quả cao nhất cơ sở vật chất và trang thiết bị của trường.</w:t>
      </w:r>
    </w:p>
    <w:p w:rsidR="003A6BF5" w:rsidRDefault="003A6BF5" w:rsidP="00DD7D4A">
      <w:pPr>
        <w:pStyle w:val="ListParagraph"/>
        <w:numPr>
          <w:ilvl w:val="0"/>
          <w:numId w:val="12"/>
        </w:numPr>
        <w:tabs>
          <w:tab w:val="left" w:pos="120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Phấn đấu danh hiệu hằng năm: Đảng Bộ trong sạch vững mạnh, Công đoàn vững mạnh xuất sắc, Đoàn Thanh niên xuất sắc. Nhà trường đạt tập thể lao động xuất sắc.</w:t>
      </w:r>
    </w:p>
    <w:p w:rsidR="003A6BF5" w:rsidRPr="00EC27A1" w:rsidRDefault="003A6BF5" w:rsidP="002D1FCB">
      <w:pPr>
        <w:pStyle w:val="ListParagraph"/>
        <w:tabs>
          <w:tab w:val="left" w:pos="1200"/>
        </w:tabs>
        <w:ind w:left="0"/>
        <w:jc w:val="both"/>
        <w:rPr>
          <w:rFonts w:ascii="Times New Roman" w:hAnsi="Times New Roman" w:cs="Times New Roman"/>
          <w:sz w:val="28"/>
          <w:szCs w:val="28"/>
        </w:rPr>
      </w:pPr>
    </w:p>
    <w:p w:rsidR="003A6BF5" w:rsidRPr="00EC27A1" w:rsidRDefault="003A6BF5" w:rsidP="00924748">
      <w:pPr>
        <w:pStyle w:val="ListParagraph"/>
        <w:tabs>
          <w:tab w:val="left" w:pos="720"/>
        </w:tabs>
        <w:ind w:left="0"/>
        <w:jc w:val="center"/>
        <w:rPr>
          <w:rFonts w:ascii="Times New Roman" w:hAnsi="Times New Roman" w:cs="Times New Roman"/>
          <w:b/>
          <w:bCs/>
          <w:sz w:val="28"/>
          <w:szCs w:val="28"/>
        </w:rPr>
      </w:pPr>
      <w:r w:rsidRPr="00EC27A1">
        <w:rPr>
          <w:rFonts w:ascii="Times New Roman" w:hAnsi="Times New Roman" w:cs="Times New Roman"/>
          <w:b/>
          <w:bCs/>
          <w:sz w:val="28"/>
          <w:szCs w:val="28"/>
        </w:rPr>
        <w:t>CÁC CHỈ TIÊU CHỦ YẾU PHẤN ĐẤU THỰC HIỆN</w:t>
      </w:r>
    </w:p>
    <w:p w:rsidR="003A6BF5" w:rsidRPr="00EC27A1" w:rsidRDefault="003A6BF5" w:rsidP="00924748">
      <w:pPr>
        <w:pStyle w:val="ListParagraph"/>
        <w:tabs>
          <w:tab w:val="left" w:pos="1276"/>
        </w:tabs>
        <w:ind w:left="0"/>
        <w:jc w:val="center"/>
        <w:rPr>
          <w:rFonts w:ascii="Times New Roman" w:hAnsi="Times New Roman" w:cs="Times New Roman"/>
          <w:b/>
          <w:bCs/>
          <w:sz w:val="28"/>
          <w:szCs w:val="28"/>
        </w:rPr>
      </w:pPr>
      <w:r w:rsidRPr="00EC27A1">
        <w:rPr>
          <w:rFonts w:ascii="Times New Roman" w:hAnsi="Times New Roman" w:cs="Times New Roman"/>
          <w:b/>
          <w:bCs/>
          <w:sz w:val="28"/>
          <w:szCs w:val="28"/>
        </w:rPr>
        <w:t>TRONG NHIỆM KỲ 2015 - 2020:</w:t>
      </w:r>
    </w:p>
    <w:p w:rsidR="003A6BF5" w:rsidRPr="00EC27A1" w:rsidRDefault="003A6BF5" w:rsidP="00924748">
      <w:pPr>
        <w:numPr>
          <w:ilvl w:val="0"/>
          <w:numId w:val="17"/>
        </w:numPr>
        <w:tabs>
          <w:tab w:val="clear" w:pos="1080"/>
          <w:tab w:val="num" w:pos="720"/>
          <w:tab w:val="left" w:pos="1134"/>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Quy mô đào tạo: Từ</w:t>
      </w:r>
      <w:r>
        <w:rPr>
          <w:rFonts w:ascii="Times New Roman" w:hAnsi="Times New Roman" w:cs="Times New Roman"/>
          <w:sz w:val="28"/>
          <w:szCs w:val="28"/>
        </w:rPr>
        <w:t xml:space="preserve"> 3</w:t>
      </w:r>
      <w:r w:rsidRPr="00EC27A1">
        <w:rPr>
          <w:rFonts w:ascii="Times New Roman" w:hAnsi="Times New Roman" w:cs="Times New Roman"/>
          <w:sz w:val="28"/>
          <w:szCs w:val="28"/>
        </w:rPr>
        <w:t xml:space="preserve">.500 đến 10.000 sinh viên – học sinh/năm. </w:t>
      </w:r>
    </w:p>
    <w:p w:rsidR="003A6BF5" w:rsidRPr="00EC27A1" w:rsidRDefault="003A6BF5" w:rsidP="00253DD0">
      <w:pPr>
        <w:numPr>
          <w:ilvl w:val="0"/>
          <w:numId w:val="17"/>
        </w:numPr>
        <w:tabs>
          <w:tab w:val="clear" w:pos="1080"/>
          <w:tab w:val="num" w:pos="720"/>
          <w:tab w:val="left" w:pos="1134"/>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Tỷ lệ tốt nghiệp phấn đấ</w:t>
      </w:r>
      <w:r>
        <w:rPr>
          <w:rFonts w:ascii="Times New Roman" w:hAnsi="Times New Roman" w:cs="Times New Roman"/>
          <w:sz w:val="28"/>
          <w:szCs w:val="28"/>
        </w:rPr>
        <w:t xml:space="preserve">u: </w:t>
      </w:r>
      <w:r w:rsidRPr="00EC27A1">
        <w:rPr>
          <w:rFonts w:ascii="Times New Roman" w:hAnsi="Times New Roman" w:cs="Times New Roman"/>
          <w:sz w:val="28"/>
          <w:szCs w:val="28"/>
        </w:rPr>
        <w:t xml:space="preserve">Đạt 80% . </w:t>
      </w:r>
    </w:p>
    <w:p w:rsidR="003A6BF5" w:rsidRPr="00EC27A1" w:rsidRDefault="003A6BF5" w:rsidP="00924748">
      <w:pPr>
        <w:numPr>
          <w:ilvl w:val="0"/>
          <w:numId w:val="17"/>
        </w:numPr>
        <w:tabs>
          <w:tab w:val="clear" w:pos="1080"/>
          <w:tab w:val="num" w:pos="720"/>
          <w:tab w:val="left" w:pos="1134"/>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Tỷ lệ học sinh – sinh viên được học tiế</w:t>
      </w:r>
      <w:r>
        <w:rPr>
          <w:rFonts w:ascii="Times New Roman" w:hAnsi="Times New Roman" w:cs="Times New Roman"/>
          <w:sz w:val="28"/>
          <w:szCs w:val="28"/>
        </w:rPr>
        <w:t>p: 95%; T</w:t>
      </w:r>
      <w:r w:rsidRPr="00EC27A1">
        <w:rPr>
          <w:rFonts w:ascii="Times New Roman" w:hAnsi="Times New Roman" w:cs="Times New Roman"/>
          <w:sz w:val="28"/>
          <w:szCs w:val="28"/>
        </w:rPr>
        <w:t>ỷ lệ sinh viên – học sinh xếp l</w:t>
      </w:r>
      <w:r>
        <w:rPr>
          <w:rFonts w:ascii="Times New Roman" w:hAnsi="Times New Roman" w:cs="Times New Roman"/>
          <w:sz w:val="28"/>
          <w:szCs w:val="28"/>
        </w:rPr>
        <w:t>oại</w:t>
      </w:r>
      <w:r w:rsidRPr="00EC27A1">
        <w:rPr>
          <w:rFonts w:ascii="Times New Roman" w:hAnsi="Times New Roman" w:cs="Times New Roman"/>
          <w:sz w:val="28"/>
          <w:szCs w:val="28"/>
        </w:rPr>
        <w:t xml:space="preserve"> rèn luyệ</w:t>
      </w:r>
      <w:r>
        <w:rPr>
          <w:rFonts w:ascii="Times New Roman" w:hAnsi="Times New Roman" w:cs="Times New Roman"/>
          <w:sz w:val="28"/>
          <w:szCs w:val="28"/>
        </w:rPr>
        <w:t>n xuất sắc, giỏi, khá, trung bình &gt; 95%; T</w:t>
      </w:r>
      <w:r w:rsidRPr="00EC27A1">
        <w:rPr>
          <w:rFonts w:ascii="Times New Roman" w:hAnsi="Times New Roman" w:cs="Times New Roman"/>
          <w:sz w:val="28"/>
          <w:szCs w:val="28"/>
        </w:rPr>
        <w:t>ỷ lệ sinh viên – học sinh</w:t>
      </w:r>
      <w:r>
        <w:rPr>
          <w:rFonts w:ascii="Times New Roman" w:hAnsi="Times New Roman" w:cs="Times New Roman"/>
          <w:sz w:val="28"/>
          <w:szCs w:val="28"/>
        </w:rPr>
        <w:t xml:space="preserve"> có học lực</w:t>
      </w:r>
      <w:r w:rsidRPr="00EC27A1">
        <w:rPr>
          <w:rFonts w:ascii="Times New Roman" w:hAnsi="Times New Roman" w:cs="Times New Roman"/>
          <w:sz w:val="28"/>
          <w:szCs w:val="28"/>
        </w:rPr>
        <w:t xml:space="preserve"> khá – giỏi – xuất sắc ≥ 20%</w:t>
      </w:r>
    </w:p>
    <w:p w:rsidR="003A6BF5" w:rsidRPr="00EC27A1" w:rsidRDefault="003A6BF5" w:rsidP="00924748">
      <w:pPr>
        <w:numPr>
          <w:ilvl w:val="0"/>
          <w:numId w:val="17"/>
        </w:numPr>
        <w:tabs>
          <w:tab w:val="clear" w:pos="1080"/>
          <w:tab w:val="num" w:pos="720"/>
          <w:tab w:val="left" w:pos="1134"/>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Giới thiệu và tư vấn việc làm cho 85% sinh viên – học sinh tốt nghiệp.</w:t>
      </w:r>
    </w:p>
    <w:p w:rsidR="003A6BF5" w:rsidRPr="00EC27A1" w:rsidRDefault="003A6BF5" w:rsidP="00924748">
      <w:pPr>
        <w:numPr>
          <w:ilvl w:val="0"/>
          <w:numId w:val="17"/>
        </w:numPr>
        <w:tabs>
          <w:tab w:val="clear" w:pos="1080"/>
          <w:tab w:val="num" w:pos="720"/>
          <w:tab w:val="left" w:pos="1134"/>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Phấn đấu 100% cán bộ quản lý và giảng viên đạt trình độ chuẩn về chuyên môn và nghiệp vụ Sư phạm.</w:t>
      </w:r>
    </w:p>
    <w:p w:rsidR="003A6BF5" w:rsidRPr="005E1124" w:rsidRDefault="003A6BF5" w:rsidP="00924748">
      <w:pPr>
        <w:numPr>
          <w:ilvl w:val="0"/>
          <w:numId w:val="17"/>
        </w:numPr>
        <w:tabs>
          <w:tab w:val="clear" w:pos="1080"/>
          <w:tab w:val="num" w:pos="720"/>
          <w:tab w:val="left" w:pos="1134"/>
        </w:tabs>
        <w:ind w:left="0" w:firstLine="720"/>
        <w:jc w:val="both"/>
        <w:rPr>
          <w:rFonts w:ascii="Times New Roman" w:hAnsi="Times New Roman" w:cs="Times New Roman"/>
          <w:sz w:val="26"/>
          <w:szCs w:val="26"/>
        </w:rPr>
      </w:pPr>
      <w:r w:rsidRPr="005E1124">
        <w:rPr>
          <w:rFonts w:ascii="Times New Roman" w:hAnsi="Times New Roman" w:cs="Times New Roman"/>
          <w:sz w:val="26"/>
          <w:szCs w:val="26"/>
        </w:rPr>
        <w:t>Phấn đấu 90% cán bộ quản lý – giảng viên đi học và đạt trình độ sau đại học.</w:t>
      </w:r>
    </w:p>
    <w:p w:rsidR="003A6BF5" w:rsidRPr="00EC27A1" w:rsidRDefault="003A6BF5" w:rsidP="00924748">
      <w:pPr>
        <w:numPr>
          <w:ilvl w:val="0"/>
          <w:numId w:val="17"/>
        </w:numPr>
        <w:tabs>
          <w:tab w:val="clear" w:pos="1080"/>
          <w:tab w:val="num" w:pos="720"/>
          <w:tab w:val="left" w:pos="1134"/>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Phấn đấu 90% cán bộ quản lý – giảng viên đạt trình độ tương đương B ngoại ngữ</w:t>
      </w:r>
      <w:r>
        <w:rPr>
          <w:rFonts w:ascii="Times New Roman" w:hAnsi="Times New Roman" w:cs="Times New Roman"/>
          <w:sz w:val="28"/>
          <w:szCs w:val="28"/>
        </w:rPr>
        <w:t>.</w:t>
      </w:r>
    </w:p>
    <w:p w:rsidR="003A6BF5" w:rsidRPr="00EC27A1" w:rsidRDefault="003A6BF5" w:rsidP="00924748">
      <w:pPr>
        <w:numPr>
          <w:ilvl w:val="0"/>
          <w:numId w:val="17"/>
        </w:numPr>
        <w:tabs>
          <w:tab w:val="clear" w:pos="1080"/>
          <w:tab w:val="num" w:pos="720"/>
          <w:tab w:val="left" w:pos="1134"/>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Phấn đấu 100% cán bộ quản lý – giảng viên và cán bộ nghiệp vụ sử dụng thành thạo máy vi tính.</w:t>
      </w:r>
    </w:p>
    <w:p w:rsidR="003A6BF5" w:rsidRPr="00EC27A1" w:rsidRDefault="003A6BF5" w:rsidP="00924748">
      <w:pPr>
        <w:numPr>
          <w:ilvl w:val="0"/>
          <w:numId w:val="17"/>
        </w:numPr>
        <w:tabs>
          <w:tab w:val="clear" w:pos="1080"/>
          <w:tab w:val="num" w:pos="720"/>
          <w:tab w:val="left" w:pos="1134"/>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Phát triển Đảng viên mới tại các đơn vị phòng, khoa, ít nhất mỗi đơn vị phải có 1 đến 2 Đảng viên (Đảng bộ phấn đấu kết nạp từ 25 đến 30 đảng viên trong nhiệm kỳ 2015 – 2020).</w:t>
      </w:r>
    </w:p>
    <w:p w:rsidR="003A6BF5" w:rsidRPr="00EC27A1" w:rsidRDefault="003A6BF5" w:rsidP="00924748">
      <w:pPr>
        <w:numPr>
          <w:ilvl w:val="0"/>
          <w:numId w:val="17"/>
        </w:numPr>
        <w:tabs>
          <w:tab w:val="clear" w:pos="1080"/>
          <w:tab w:val="num" w:pos="720"/>
          <w:tab w:val="left" w:pos="1134"/>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Đảng viên giữ vai trò nòng cốt trong các hoạt động của nhà trường. Phấn đấu kết quả phân loại hàng năm đạt 100% Đảng viên đủ tư cách, trong đó ít nhất 25% đủ tư cách biểu dương.</w:t>
      </w:r>
    </w:p>
    <w:p w:rsidR="003A6BF5" w:rsidRPr="00EC27A1" w:rsidRDefault="003A6BF5" w:rsidP="00924748">
      <w:pPr>
        <w:numPr>
          <w:ilvl w:val="0"/>
          <w:numId w:val="17"/>
        </w:numPr>
        <w:tabs>
          <w:tab w:val="clear" w:pos="1080"/>
          <w:tab w:val="num" w:pos="720"/>
          <w:tab w:val="left" w:pos="1134"/>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Phấn đấu đạt hệ số K1 (hệ số điều chỉnh tăng thêm) tối đa theo quy định của Nghị đị</w:t>
      </w:r>
      <w:r>
        <w:rPr>
          <w:rFonts w:ascii="Times New Roman" w:hAnsi="Times New Roman" w:cs="Times New Roman"/>
          <w:sz w:val="28"/>
          <w:szCs w:val="28"/>
        </w:rPr>
        <w:t>nh 43 và Thông tư 71</w:t>
      </w:r>
      <w:r w:rsidRPr="00EC27A1">
        <w:rPr>
          <w:rFonts w:ascii="Times New Roman" w:hAnsi="Times New Roman" w:cs="Times New Roman"/>
          <w:sz w:val="28"/>
          <w:szCs w:val="28"/>
        </w:rPr>
        <w:t>.</w:t>
      </w:r>
    </w:p>
    <w:p w:rsidR="003A6BF5" w:rsidRPr="00EC27A1" w:rsidRDefault="003A6BF5" w:rsidP="00924748">
      <w:pPr>
        <w:numPr>
          <w:ilvl w:val="0"/>
          <w:numId w:val="17"/>
        </w:numPr>
        <w:tabs>
          <w:tab w:val="clear" w:pos="1080"/>
          <w:tab w:val="num" w:pos="720"/>
          <w:tab w:val="left" w:pos="1134"/>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Phấn đấu 25 – 30% Cán bộ giảng viên, giáo viên nhân viên có trình độ trung cấp LLCT trở lên.</w:t>
      </w:r>
    </w:p>
    <w:p w:rsidR="003A6BF5" w:rsidRPr="00EC27A1" w:rsidRDefault="003A6BF5" w:rsidP="00924748">
      <w:pPr>
        <w:numPr>
          <w:ilvl w:val="0"/>
          <w:numId w:val="4"/>
        </w:numPr>
        <w:tabs>
          <w:tab w:val="clear" w:pos="1571"/>
          <w:tab w:val="left" w:pos="480"/>
          <w:tab w:val="left" w:pos="1080"/>
        </w:tabs>
        <w:ind w:left="0"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 xml:space="preserve"> THỰC HIỆN NHIỆM VỤ CHÍNH TRỊ:</w:t>
      </w:r>
    </w:p>
    <w:p w:rsidR="003A6BF5" w:rsidRPr="00EC27A1" w:rsidRDefault="003A6BF5" w:rsidP="00924748">
      <w:pPr>
        <w:numPr>
          <w:ilvl w:val="0"/>
          <w:numId w:val="7"/>
        </w:numPr>
        <w:tabs>
          <w:tab w:val="clear" w:pos="720"/>
          <w:tab w:val="left" w:pos="480"/>
          <w:tab w:val="left" w:pos="1200"/>
        </w:tabs>
        <w:ind w:left="0"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Về công tác đào tạo.</w:t>
      </w:r>
    </w:p>
    <w:p w:rsidR="003A6BF5" w:rsidRPr="00EC27A1" w:rsidRDefault="003A6BF5" w:rsidP="00924748">
      <w:pPr>
        <w:numPr>
          <w:ilvl w:val="1"/>
          <w:numId w:val="7"/>
        </w:numPr>
        <w:tabs>
          <w:tab w:val="clear" w:pos="360"/>
        </w:tabs>
        <w:jc w:val="both"/>
        <w:rPr>
          <w:rFonts w:ascii="Times New Roman" w:hAnsi="Times New Roman" w:cs="Times New Roman"/>
          <w:b/>
          <w:bCs/>
          <w:sz w:val="28"/>
          <w:szCs w:val="28"/>
        </w:rPr>
      </w:pPr>
      <w:r w:rsidRPr="00EC27A1">
        <w:rPr>
          <w:rFonts w:ascii="Times New Roman" w:hAnsi="Times New Roman" w:cs="Times New Roman"/>
          <w:sz w:val="28"/>
          <w:szCs w:val="28"/>
        </w:rPr>
        <w:t>Tập trung chỉ đạo thực hiện Nghị quyết số 29-NQ/TW Hội nghị lần thứ 8 Ban Chấp hành Trung ương Đảng khóa XI về “ Đổi mới căn bản, toàn diện giáo dục và đào tạo, đáp ứng yêu cầu CNH-HĐH trong điều kiện kinh tế thị trường định hướng XHCN và hội nhập quốc tế”. Xác định giáo dục và đào tạo có sứ mệnh nâng cao dân trí, phát triển nguồn nhân lực, bồi dưỡng nhân tài, góp phần quan trọng xây dựng nền văn hóa và con người Việt Nam.Tập trung nâng cao chất lượng giáo dục toàn diện trong sinh viên – học sinh; Kết hợp giữa Chính quyền và Đoàn thanh niên, tổ chức các phong trào hoạt động để góp phần hình thành nhân cách tốt cho sinh viên – học sinh. Ðẩy mạnh giáo dục truyền thống, giáo dục tinh thần yêu nước, lý tưởng, đạo đức lối sống, lòng nhân ái, ý thức chấp hành luật pháp, tác phong công nghiệp cho sinh viên – học sinh.</w:t>
      </w:r>
    </w:p>
    <w:p w:rsidR="003A6BF5" w:rsidRPr="00EC27A1" w:rsidRDefault="003A6BF5" w:rsidP="00924748">
      <w:pPr>
        <w:numPr>
          <w:ilvl w:val="1"/>
          <w:numId w:val="7"/>
        </w:numPr>
        <w:tabs>
          <w:tab w:val="clear" w:pos="360"/>
        </w:tabs>
        <w:jc w:val="both"/>
        <w:rPr>
          <w:rFonts w:ascii="Times New Roman" w:hAnsi="Times New Roman" w:cs="Times New Roman"/>
          <w:sz w:val="28"/>
          <w:szCs w:val="28"/>
        </w:rPr>
      </w:pPr>
      <w:r w:rsidRPr="00EC27A1">
        <w:rPr>
          <w:rFonts w:ascii="Times New Roman" w:hAnsi="Times New Roman" w:cs="Times New Roman"/>
          <w:sz w:val="28"/>
          <w:szCs w:val="28"/>
        </w:rPr>
        <w:t>Đảm bảo chất lượng giáo dục toàn diện để sau khi ra trường, sinh viên – học sinh phải được trang bị những kiến thức nền tảng cơ bản: kiến thức – kỹ năng chuyên sâu; có tác phong công nghiệp; có đạo đức nghề nghiệp; có kỹ năng sống; có trình độ ngoại ngữ và tin học đáp ứng tốt yêu cầu xã hội.</w:t>
      </w:r>
    </w:p>
    <w:p w:rsidR="003A6BF5" w:rsidRPr="00EC27A1" w:rsidRDefault="003A6BF5" w:rsidP="00924748">
      <w:pPr>
        <w:numPr>
          <w:ilvl w:val="1"/>
          <w:numId w:val="7"/>
        </w:numPr>
        <w:tabs>
          <w:tab w:val="clear" w:pos="360"/>
        </w:tabs>
        <w:jc w:val="both"/>
        <w:rPr>
          <w:rFonts w:ascii="Times New Roman" w:hAnsi="Times New Roman" w:cs="Times New Roman"/>
          <w:sz w:val="28"/>
          <w:szCs w:val="28"/>
        </w:rPr>
      </w:pPr>
      <w:r w:rsidRPr="00EC27A1">
        <w:rPr>
          <w:rFonts w:ascii="Times New Roman" w:hAnsi="Times New Roman" w:cs="Times New Roman"/>
          <w:sz w:val="28"/>
          <w:szCs w:val="28"/>
        </w:rPr>
        <w:t>Phát huy tính tích cực, chủ động của học sinh, tổ chức tốt việc thực hành, thực tập, kết hợp đào tạo với sản xuất và nghiên cứu khoa học. Tạo ra ngày càng nhiều sản phẩm thực hành, thực tập của sinh viên – học sinh có giá trị sử dụng cao.</w:t>
      </w:r>
    </w:p>
    <w:p w:rsidR="003A6BF5" w:rsidRPr="00EC27A1" w:rsidRDefault="003A6BF5" w:rsidP="00924748">
      <w:pPr>
        <w:numPr>
          <w:ilvl w:val="1"/>
          <w:numId w:val="7"/>
        </w:numPr>
        <w:tabs>
          <w:tab w:val="clear" w:pos="360"/>
        </w:tabs>
        <w:jc w:val="both"/>
        <w:rPr>
          <w:rFonts w:ascii="Times New Roman" w:hAnsi="Times New Roman" w:cs="Times New Roman"/>
          <w:sz w:val="28"/>
          <w:szCs w:val="28"/>
        </w:rPr>
      </w:pPr>
      <w:r w:rsidRPr="00EC27A1">
        <w:rPr>
          <w:rFonts w:ascii="Times New Roman" w:hAnsi="Times New Roman" w:cs="Times New Roman"/>
          <w:sz w:val="28"/>
          <w:szCs w:val="28"/>
        </w:rPr>
        <w:t>Phát triển mối quan hệ mật thiết với các doanh nghiệp, các đơn vị sản xuất kinh doanh để đẩy mạnh công tác nghiên cứu khoa học ứng dụng trong sản xuất. Rút kinh nghiệm đánh giá hiệu quả đào tạo trong nhà trường, thực hiện việc giới thiệu thực tập và việ</w:t>
      </w:r>
      <w:r>
        <w:rPr>
          <w:rFonts w:ascii="Times New Roman" w:hAnsi="Times New Roman" w:cs="Times New Roman"/>
          <w:sz w:val="28"/>
          <w:szCs w:val="28"/>
        </w:rPr>
        <w:t xml:space="preserve">c làm cho </w:t>
      </w:r>
      <w:r w:rsidRPr="00EC27A1">
        <w:rPr>
          <w:rFonts w:ascii="Times New Roman" w:hAnsi="Times New Roman" w:cs="Times New Roman"/>
          <w:sz w:val="28"/>
          <w:szCs w:val="28"/>
        </w:rPr>
        <w:t>học sinh</w:t>
      </w:r>
      <w:r>
        <w:rPr>
          <w:rFonts w:ascii="Times New Roman" w:hAnsi="Times New Roman" w:cs="Times New Roman"/>
          <w:sz w:val="28"/>
          <w:szCs w:val="28"/>
        </w:rPr>
        <w:t>, sinh viên</w:t>
      </w:r>
      <w:r w:rsidRPr="00EC27A1">
        <w:rPr>
          <w:rFonts w:ascii="Times New Roman" w:hAnsi="Times New Roman" w:cs="Times New Roman"/>
          <w:sz w:val="28"/>
          <w:szCs w:val="28"/>
        </w:rPr>
        <w:t>.</w:t>
      </w:r>
    </w:p>
    <w:p w:rsidR="003A6BF5" w:rsidRPr="00EC27A1" w:rsidRDefault="003A6BF5" w:rsidP="00924748">
      <w:pPr>
        <w:numPr>
          <w:ilvl w:val="1"/>
          <w:numId w:val="7"/>
        </w:numPr>
        <w:tabs>
          <w:tab w:val="clear" w:pos="360"/>
        </w:tabs>
        <w:jc w:val="both"/>
        <w:rPr>
          <w:rFonts w:ascii="Times New Roman" w:hAnsi="Times New Roman" w:cs="Times New Roman"/>
          <w:sz w:val="28"/>
          <w:szCs w:val="28"/>
        </w:rPr>
      </w:pPr>
      <w:r w:rsidRPr="00EC27A1">
        <w:rPr>
          <w:rFonts w:ascii="Times New Roman" w:hAnsi="Times New Roman" w:cs="Times New Roman"/>
          <w:sz w:val="28"/>
          <w:szCs w:val="28"/>
        </w:rPr>
        <w:t>Đẩy mạnh hoạt động ngoại khóa kết hợp với các phong trào hành động theo hướng dẫn của Thành đoàn nhằm phát huy tính năng động, sáng tạo và bản lĩ</w:t>
      </w:r>
      <w:r>
        <w:rPr>
          <w:rFonts w:ascii="Times New Roman" w:hAnsi="Times New Roman" w:cs="Times New Roman"/>
          <w:sz w:val="28"/>
          <w:szCs w:val="28"/>
        </w:rPr>
        <w:t>nh cho học sinh, sinh viên</w:t>
      </w:r>
      <w:r w:rsidRPr="00EC27A1">
        <w:rPr>
          <w:rFonts w:ascii="Times New Roman" w:hAnsi="Times New Roman" w:cs="Times New Roman"/>
          <w:sz w:val="28"/>
          <w:szCs w:val="28"/>
        </w:rPr>
        <w:t>. Mở thêm và tổ chức họat động có hiệu quả nhiều câu lạc bộ phù hợp với sở</w:t>
      </w:r>
      <w:r>
        <w:rPr>
          <w:rFonts w:ascii="Times New Roman" w:hAnsi="Times New Roman" w:cs="Times New Roman"/>
          <w:sz w:val="28"/>
          <w:szCs w:val="28"/>
        </w:rPr>
        <w:t xml:space="preserve"> thích cho sinh, sinh viên</w:t>
      </w:r>
      <w:r w:rsidRPr="00EC27A1">
        <w:rPr>
          <w:rFonts w:ascii="Times New Roman" w:hAnsi="Times New Roman" w:cs="Times New Roman"/>
          <w:sz w:val="28"/>
          <w:szCs w:val="28"/>
        </w:rPr>
        <w:t xml:space="preserve"> như câu lạc bộ Văn nghệ, câu lạc bộ Thể dục thể thao, câu lạc bộ Tin học, câu lạc bộ Điện tử, câu lạc bộ Sáng tạo kỹ thuật… Đẩy mạnh công tác bồi dưỡng học sinh, sinh viên giỏi nghề nhằm đào tạo nguồn tham dự các cuộc thi học sinh, sinh viên giỏi nghề các cấp thành phố, cả nước và quốc tế.</w:t>
      </w:r>
    </w:p>
    <w:p w:rsidR="003A6BF5" w:rsidRPr="00EC27A1" w:rsidRDefault="003A6BF5" w:rsidP="00924748">
      <w:pPr>
        <w:numPr>
          <w:ilvl w:val="1"/>
          <w:numId w:val="7"/>
        </w:numPr>
        <w:tabs>
          <w:tab w:val="clear" w:pos="360"/>
        </w:tabs>
        <w:jc w:val="both"/>
        <w:rPr>
          <w:rFonts w:ascii="Times New Roman" w:hAnsi="Times New Roman" w:cs="Times New Roman"/>
          <w:sz w:val="28"/>
          <w:szCs w:val="28"/>
        </w:rPr>
      </w:pPr>
      <w:r w:rsidRPr="00EC27A1">
        <w:rPr>
          <w:rFonts w:ascii="Times New Roman" w:hAnsi="Times New Roman" w:cs="Times New Roman"/>
          <w:sz w:val="28"/>
          <w:szCs w:val="28"/>
        </w:rPr>
        <w:t>Có biện pháp giáo dục, xử lý thích đáng và kịp thời đối với những học sinh</w:t>
      </w:r>
      <w:r>
        <w:rPr>
          <w:rFonts w:ascii="Times New Roman" w:hAnsi="Times New Roman" w:cs="Times New Roman"/>
          <w:sz w:val="28"/>
          <w:szCs w:val="28"/>
        </w:rPr>
        <w:t>, sinh viên</w:t>
      </w:r>
      <w:r w:rsidRPr="00EC27A1">
        <w:rPr>
          <w:rFonts w:ascii="Times New Roman" w:hAnsi="Times New Roman" w:cs="Times New Roman"/>
          <w:sz w:val="28"/>
          <w:szCs w:val="28"/>
        </w:rPr>
        <w:t xml:space="preserve"> chưa ngoan: thiếu chuyên cần trong học tập, không chấp hành tốt nội quy của trường, vi phạm luật giao thông, ý thức học tập kém, …. Tạo sự an tâm cho phụ huynh có con em là học sinh</w:t>
      </w:r>
      <w:r>
        <w:rPr>
          <w:rFonts w:ascii="Times New Roman" w:hAnsi="Times New Roman" w:cs="Times New Roman"/>
          <w:sz w:val="28"/>
          <w:szCs w:val="28"/>
        </w:rPr>
        <w:t>, sinh viên</w:t>
      </w:r>
      <w:r w:rsidRPr="00EC27A1">
        <w:rPr>
          <w:rFonts w:ascii="Times New Roman" w:hAnsi="Times New Roman" w:cs="Times New Roman"/>
          <w:sz w:val="28"/>
          <w:szCs w:val="28"/>
        </w:rPr>
        <w:t xml:space="preserve"> đang theo học tại trường.</w:t>
      </w:r>
    </w:p>
    <w:p w:rsidR="003A6BF5" w:rsidRPr="00103380" w:rsidRDefault="003A6BF5" w:rsidP="00924748">
      <w:pPr>
        <w:numPr>
          <w:ilvl w:val="1"/>
          <w:numId w:val="7"/>
        </w:numPr>
        <w:tabs>
          <w:tab w:val="clear" w:pos="360"/>
        </w:tabs>
        <w:jc w:val="both"/>
        <w:rPr>
          <w:rFonts w:ascii="Times New Roman" w:hAnsi="Times New Roman" w:cs="Times New Roman"/>
          <w:b/>
          <w:bCs/>
          <w:i/>
          <w:iCs/>
          <w:sz w:val="28"/>
          <w:szCs w:val="28"/>
        </w:rPr>
      </w:pPr>
      <w:r w:rsidRPr="00103380">
        <w:rPr>
          <w:rFonts w:ascii="Times New Roman" w:hAnsi="Times New Roman" w:cs="Times New Roman"/>
          <w:b/>
          <w:bCs/>
          <w:i/>
          <w:iCs/>
          <w:sz w:val="28"/>
          <w:szCs w:val="28"/>
        </w:rPr>
        <w:t>Về công tác tuyển sinh:</w:t>
      </w:r>
    </w:p>
    <w:p w:rsidR="003A6BF5" w:rsidRPr="00EC27A1" w:rsidRDefault="003A6BF5" w:rsidP="00924748">
      <w:pPr>
        <w:numPr>
          <w:ilvl w:val="1"/>
          <w:numId w:val="7"/>
        </w:numPr>
        <w:tabs>
          <w:tab w:val="clear" w:pos="360"/>
        </w:tabs>
        <w:jc w:val="both"/>
        <w:rPr>
          <w:rFonts w:ascii="Times New Roman" w:hAnsi="Times New Roman" w:cs="Times New Roman"/>
          <w:sz w:val="28"/>
          <w:szCs w:val="28"/>
        </w:rPr>
      </w:pPr>
      <w:r w:rsidRPr="00EC27A1">
        <w:rPr>
          <w:rFonts w:ascii="Times New Roman" w:hAnsi="Times New Roman" w:cs="Times New Roman"/>
          <w:sz w:val="28"/>
          <w:szCs w:val="28"/>
        </w:rPr>
        <w:t>Tiếp tục đẩy mạnh công tác tuyển sinh trong cả nước. Quảng cáo tuyên truyền thương hiệu của nhà trường, mở rộng địa bàn tuyển sinh đến các tỉnh thành trong cả nước. tăng cường hoạt động tư vấn tuyển sinh.</w:t>
      </w:r>
    </w:p>
    <w:p w:rsidR="003A6BF5" w:rsidRPr="00EC27A1" w:rsidRDefault="003A6BF5" w:rsidP="00924748">
      <w:pPr>
        <w:numPr>
          <w:ilvl w:val="1"/>
          <w:numId w:val="7"/>
        </w:numPr>
        <w:tabs>
          <w:tab w:val="clear" w:pos="360"/>
        </w:tabs>
        <w:jc w:val="both"/>
        <w:rPr>
          <w:rFonts w:ascii="Times New Roman" w:hAnsi="Times New Roman" w:cs="Times New Roman"/>
          <w:sz w:val="28"/>
          <w:szCs w:val="28"/>
        </w:rPr>
      </w:pPr>
      <w:r w:rsidRPr="00EC27A1">
        <w:rPr>
          <w:rFonts w:ascii="Times New Roman" w:hAnsi="Times New Roman" w:cs="Times New Roman"/>
          <w:sz w:val="28"/>
          <w:szCs w:val="28"/>
        </w:rPr>
        <w:t>Xin phép Bộ</w:t>
      </w:r>
      <w:r>
        <w:rPr>
          <w:rFonts w:ascii="Times New Roman" w:hAnsi="Times New Roman" w:cs="Times New Roman"/>
          <w:sz w:val="28"/>
          <w:szCs w:val="28"/>
        </w:rPr>
        <w:t xml:space="preserve"> lao động</w:t>
      </w:r>
      <w:r w:rsidRPr="00EC27A1">
        <w:rPr>
          <w:rFonts w:ascii="Times New Roman" w:hAnsi="Times New Roman" w:cs="Times New Roman"/>
          <w:sz w:val="28"/>
          <w:szCs w:val="28"/>
        </w:rPr>
        <w:t xml:space="preserve"> – Thương binh và Xã hội mở bậc Cao đẳng nghề và trung cấp nghề. Xin phép Bộ </w:t>
      </w:r>
      <w:r>
        <w:rPr>
          <w:rFonts w:ascii="Times New Roman" w:hAnsi="Times New Roman" w:cs="Times New Roman"/>
          <w:sz w:val="28"/>
          <w:szCs w:val="28"/>
        </w:rPr>
        <w:t>Giáo dục và Đào tạo</w:t>
      </w:r>
      <w:r w:rsidRPr="00EC27A1">
        <w:rPr>
          <w:rFonts w:ascii="Times New Roman" w:hAnsi="Times New Roman" w:cs="Times New Roman"/>
          <w:sz w:val="28"/>
          <w:szCs w:val="28"/>
        </w:rPr>
        <w:t xml:space="preserve"> mở thêm các ngành nghề mới, đa dạng hóa các loại hình đào tạo. </w:t>
      </w:r>
    </w:p>
    <w:p w:rsidR="003A6BF5" w:rsidRPr="00EC27A1" w:rsidRDefault="003A6BF5" w:rsidP="00924748">
      <w:pPr>
        <w:numPr>
          <w:ilvl w:val="1"/>
          <w:numId w:val="7"/>
        </w:numPr>
        <w:tabs>
          <w:tab w:val="clear" w:pos="360"/>
        </w:tabs>
        <w:jc w:val="both"/>
        <w:rPr>
          <w:rFonts w:ascii="Times New Roman" w:hAnsi="Times New Roman" w:cs="Times New Roman"/>
          <w:sz w:val="28"/>
          <w:szCs w:val="28"/>
        </w:rPr>
      </w:pPr>
      <w:r w:rsidRPr="00EC27A1">
        <w:rPr>
          <w:rFonts w:ascii="Times New Roman" w:hAnsi="Times New Roman" w:cs="Times New Roman"/>
          <w:sz w:val="28"/>
          <w:szCs w:val="28"/>
        </w:rPr>
        <w:t>Ký kết với các trường trong và ngoài nước đào tạo hệ Đại học vừa làm vừa học và liên thông lên Đại học.</w:t>
      </w:r>
    </w:p>
    <w:p w:rsidR="003A6BF5" w:rsidRPr="00EC27A1" w:rsidRDefault="003A6BF5" w:rsidP="00924748">
      <w:pPr>
        <w:numPr>
          <w:ilvl w:val="1"/>
          <w:numId w:val="7"/>
        </w:numPr>
        <w:tabs>
          <w:tab w:val="clear" w:pos="360"/>
        </w:tabs>
        <w:jc w:val="both"/>
        <w:rPr>
          <w:rFonts w:ascii="Times New Roman" w:hAnsi="Times New Roman" w:cs="Times New Roman"/>
          <w:sz w:val="28"/>
          <w:szCs w:val="28"/>
        </w:rPr>
      </w:pPr>
      <w:r w:rsidRPr="00EC27A1">
        <w:rPr>
          <w:rFonts w:ascii="Times New Roman" w:hAnsi="Times New Roman" w:cs="Times New Roman"/>
          <w:sz w:val="28"/>
          <w:szCs w:val="28"/>
        </w:rPr>
        <w:t>Dự kiến chỉ tiêu tuyển sinh hàng năm: Năm sau cao hơn năm trước</w:t>
      </w:r>
    </w:p>
    <w:p w:rsidR="003A6BF5" w:rsidRPr="00EC27A1" w:rsidRDefault="003A6BF5" w:rsidP="00924748">
      <w:pPr>
        <w:numPr>
          <w:ilvl w:val="1"/>
          <w:numId w:val="7"/>
        </w:numPr>
        <w:tabs>
          <w:tab w:val="clear" w:pos="360"/>
        </w:tabs>
        <w:jc w:val="both"/>
        <w:rPr>
          <w:rFonts w:ascii="Times New Roman" w:hAnsi="Times New Roman" w:cs="Times New Roman"/>
          <w:sz w:val="28"/>
          <w:szCs w:val="28"/>
        </w:rPr>
      </w:pPr>
      <w:r w:rsidRPr="00EC27A1">
        <w:rPr>
          <w:rFonts w:ascii="Times New Roman" w:hAnsi="Times New Roman" w:cs="Times New Roman"/>
          <w:b/>
          <w:bCs/>
          <w:sz w:val="28"/>
          <w:szCs w:val="28"/>
        </w:rPr>
        <w:t>2. Về lãnh đạo thực hiện công tác kiểm định và đảm bảo chất lượng</w:t>
      </w:r>
    </w:p>
    <w:p w:rsidR="003A6BF5" w:rsidRPr="00EC27A1" w:rsidRDefault="003A6BF5" w:rsidP="00924748">
      <w:pPr>
        <w:numPr>
          <w:ilvl w:val="1"/>
          <w:numId w:val="7"/>
        </w:numPr>
        <w:tabs>
          <w:tab w:val="clear" w:pos="360"/>
        </w:tabs>
        <w:jc w:val="both"/>
        <w:rPr>
          <w:rFonts w:ascii="Times New Roman" w:hAnsi="Times New Roman" w:cs="Times New Roman"/>
          <w:sz w:val="28"/>
          <w:szCs w:val="28"/>
        </w:rPr>
      </w:pPr>
      <w:r w:rsidRPr="00EC27A1">
        <w:rPr>
          <w:rFonts w:ascii="Times New Roman" w:hAnsi="Times New Roman" w:cs="Times New Roman"/>
          <w:sz w:val="28"/>
          <w:szCs w:val="28"/>
        </w:rPr>
        <w:t>Tiếp tục duy trì và tăng cường công tác thanh tra, kiểm tra, đảm bảo chất lượng và giám sát thực hiện tốt công tác dự giờ, kiểm tra toàn diện giảng viên, giáo viên; thường xuyên thanh tra, kiểm tra hoạt động sư phạm của nhà giáo, kịp thời động viên và uốn nắn các sai sót, thực hiện thắng lợi nhiệm vụ chuyên môn của cá nhân và đơn vị.</w:t>
      </w:r>
    </w:p>
    <w:p w:rsidR="003A6BF5" w:rsidRPr="00EC27A1" w:rsidRDefault="003A6BF5" w:rsidP="00924748">
      <w:pPr>
        <w:numPr>
          <w:ilvl w:val="1"/>
          <w:numId w:val="7"/>
        </w:numPr>
        <w:tabs>
          <w:tab w:val="clear" w:pos="360"/>
        </w:tabs>
        <w:jc w:val="both"/>
        <w:rPr>
          <w:rFonts w:ascii="Times New Roman" w:hAnsi="Times New Roman" w:cs="Times New Roman"/>
          <w:sz w:val="28"/>
          <w:szCs w:val="28"/>
        </w:rPr>
      </w:pPr>
      <w:r w:rsidRPr="00EC27A1">
        <w:rPr>
          <w:rFonts w:ascii="Times New Roman" w:hAnsi="Times New Roman" w:cs="Times New Roman"/>
          <w:sz w:val="28"/>
          <w:szCs w:val="28"/>
        </w:rPr>
        <w:t>Tăng cường cơ chế tự chủ, tự</w:t>
      </w:r>
      <w:r>
        <w:rPr>
          <w:rFonts w:ascii="Times New Roman" w:hAnsi="Times New Roman" w:cs="Times New Roman"/>
          <w:sz w:val="28"/>
          <w:szCs w:val="28"/>
        </w:rPr>
        <w:t xml:space="preserve"> chị</w:t>
      </w:r>
      <w:r w:rsidRPr="00EC27A1">
        <w:rPr>
          <w:rFonts w:ascii="Times New Roman" w:hAnsi="Times New Roman" w:cs="Times New Roman"/>
          <w:sz w:val="28"/>
          <w:szCs w:val="28"/>
        </w:rPr>
        <w:t>u trách nhiệm cho các đơn vị, hoàn thiện cơ chế công khai minh bạch. Quan tâm chăm lo cải thiện đời sống giáo viên, giúp đỡ giáo viên có hoàn cảnh khó khăn. Tham mưu cải tiến, đổi mới tổ chức thi Tốt nghiệp, tuyển sinh theo hướng đổi mới phương pháp dạy học, nâng cao chất lượng giáo dục với sự đồng thuận cao của người dạy, người học và xã hội. Triển khai quản lý nhà trường theo hệ thống quản lý chất lượng ISO để tiến tới kiểm định chất lượng đào tạo của Trường theo yêu cầu đảm bảo chất lượng của Bộ Giáo dục và Đào tạo.</w:t>
      </w:r>
    </w:p>
    <w:p w:rsidR="003A6BF5" w:rsidRPr="00EC27A1" w:rsidRDefault="003A6BF5" w:rsidP="001A636F">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 xml:space="preserve">3. Về công tác phát triển cơ sở vật chất. </w:t>
      </w:r>
    </w:p>
    <w:p w:rsidR="003A6BF5" w:rsidRPr="00EC27A1" w:rsidRDefault="003A6BF5" w:rsidP="004C607D">
      <w:pPr>
        <w:jc w:val="both"/>
        <w:rPr>
          <w:rFonts w:ascii="Times New Roman" w:hAnsi="Times New Roman" w:cs="Times New Roman"/>
          <w:sz w:val="28"/>
          <w:szCs w:val="28"/>
        </w:rPr>
      </w:pPr>
      <w:r>
        <w:rPr>
          <w:rFonts w:ascii="Times New Roman" w:hAnsi="Times New Roman" w:cs="Times New Roman"/>
          <w:sz w:val="28"/>
          <w:szCs w:val="28"/>
        </w:rPr>
        <w:tab/>
      </w:r>
      <w:r w:rsidRPr="00EC27A1">
        <w:rPr>
          <w:rFonts w:ascii="Times New Roman" w:hAnsi="Times New Roman" w:cs="Times New Roman"/>
          <w:sz w:val="28"/>
          <w:szCs w:val="28"/>
        </w:rPr>
        <w:t xml:space="preserve">Căn cứ Nghị định số </w:t>
      </w:r>
      <w:r>
        <w:rPr>
          <w:rFonts w:ascii="Times New Roman" w:hAnsi="Times New Roman" w:cs="Times New Roman"/>
          <w:sz w:val="28"/>
          <w:szCs w:val="28"/>
        </w:rPr>
        <w:t>43</w:t>
      </w:r>
      <w:r w:rsidRPr="00EC27A1">
        <w:rPr>
          <w:rFonts w:ascii="Times New Roman" w:hAnsi="Times New Roman" w:cs="Times New Roman"/>
          <w:sz w:val="28"/>
          <w:szCs w:val="28"/>
        </w:rPr>
        <w:t xml:space="preserve"> của Chính phủ, chủ động kết hợp các nguồn vốn, tăng cường cơ sở vật chất kỹ thuật phục vụ đào tạo và nghiên cứu khoa học của trường. Sử dụng hiệu quả các nguồn vốn để cải tạo, mở rộng, xây dựng mới cơ sở vật chất và mua sắm trang thiết bị cho trường.</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Tiếp tục xây dựng cơ sở vật chất, xây dựng tốt môi trường sư phạm từng bước nâng cấp, xây dựng nhà trường theo hướng chuẩn hóa, hiện đại hóa theo tiêu chí tiên tiến, hiện đại. Tăng cường trang thiết bị cho các ngành mũi nhọn phục vụ tốt công tác giảng dạy, từng bước nâng cao điều kiện dạy và học theo đề án phát triển trường.</w:t>
      </w:r>
    </w:p>
    <w:p w:rsidR="003A6BF5" w:rsidRPr="00EC27A1" w:rsidRDefault="003A6BF5" w:rsidP="004C607D">
      <w:pPr>
        <w:tabs>
          <w:tab w:val="left" w:pos="851"/>
        </w:tabs>
        <w:jc w:val="both"/>
        <w:rPr>
          <w:rFonts w:ascii="Times New Roman" w:hAnsi="Times New Roman" w:cs="Times New Roman"/>
          <w:sz w:val="28"/>
          <w:szCs w:val="28"/>
        </w:rPr>
      </w:pPr>
      <w:r>
        <w:rPr>
          <w:rFonts w:ascii="Times New Roman" w:hAnsi="Times New Roman" w:cs="Times New Roman"/>
          <w:sz w:val="28"/>
          <w:szCs w:val="28"/>
        </w:rPr>
        <w:tab/>
      </w:r>
      <w:r w:rsidRPr="00EC27A1">
        <w:rPr>
          <w:rFonts w:ascii="Times New Roman" w:hAnsi="Times New Roman" w:cs="Times New Roman"/>
          <w:sz w:val="28"/>
          <w:szCs w:val="28"/>
        </w:rPr>
        <w:t xml:space="preserve">Xây dựng môi trường sư phạm đảm bảo “xanh - sạch - trật tự - ngăn nắp” và tham gia tốt cuộc vận động trồng cây, xây dựng công sở văn minh sạch đẹp. </w:t>
      </w:r>
      <w:r w:rsidRPr="00EC27A1">
        <w:rPr>
          <w:rFonts w:ascii="Times New Roman" w:hAnsi="Times New Roman" w:cs="Times New Roman"/>
          <w:sz w:val="28"/>
          <w:szCs w:val="28"/>
        </w:rPr>
        <w:tab/>
        <w:t xml:space="preserve">Tiếp tục phát triển y tế học đường nhằm chăm lo tốt sức khỏe cán bộ, giảng viên, nhân viên và </w:t>
      </w:r>
      <w:r>
        <w:rPr>
          <w:rFonts w:ascii="Times New Roman" w:hAnsi="Times New Roman" w:cs="Times New Roman"/>
          <w:sz w:val="28"/>
          <w:szCs w:val="28"/>
        </w:rPr>
        <w:t>học sinh, sinh viên</w:t>
      </w:r>
    </w:p>
    <w:p w:rsidR="003A6BF5" w:rsidRPr="00EC27A1" w:rsidRDefault="003A6BF5" w:rsidP="004C607D">
      <w:pPr>
        <w:tabs>
          <w:tab w:val="left" w:pos="851"/>
        </w:tabs>
        <w:jc w:val="both"/>
        <w:rPr>
          <w:rFonts w:ascii="Times New Roman" w:hAnsi="Times New Roman" w:cs="Times New Roman"/>
          <w:sz w:val="28"/>
          <w:szCs w:val="28"/>
        </w:rPr>
      </w:pPr>
      <w:r w:rsidRPr="00EC27A1">
        <w:rPr>
          <w:rFonts w:ascii="Times New Roman" w:hAnsi="Times New Roman" w:cs="Times New Roman"/>
          <w:sz w:val="28"/>
          <w:szCs w:val="28"/>
        </w:rPr>
        <w:tab/>
        <w:t>Phấn đấu đáp ứng đầy đủ trang thiết bị phục vụ giảng dạy cho từng ngành nghề (thiết bị, đồ dùng dạy học, phòng thí nghiệm, mô hình giảng dạy, thư viện, thư viện điện tử…) thông qua phong trào tự làm đồ dùng dạy học. Tăng cường xây dựng, chỉnh trang lại các phòng học lý thuyết và chuyên môn đã có.</w:t>
      </w:r>
    </w:p>
    <w:p w:rsidR="003A6BF5" w:rsidRPr="00EC27A1" w:rsidRDefault="003A6BF5" w:rsidP="004C607D">
      <w:pPr>
        <w:tabs>
          <w:tab w:val="left" w:pos="851"/>
        </w:tabs>
        <w:jc w:val="both"/>
        <w:rPr>
          <w:rFonts w:ascii="Times New Roman" w:hAnsi="Times New Roman" w:cs="Times New Roman"/>
          <w:sz w:val="28"/>
          <w:szCs w:val="28"/>
        </w:rPr>
      </w:pPr>
      <w:r w:rsidRPr="00EC27A1">
        <w:rPr>
          <w:rFonts w:ascii="Times New Roman" w:hAnsi="Times New Roman" w:cs="Times New Roman"/>
          <w:sz w:val="28"/>
          <w:szCs w:val="28"/>
        </w:rPr>
        <w:tab/>
        <w:t>Có kế hoạch và biện pháp kích thích để tạo động lực nhằm thúc đẩy công tác bảo dưỡng, bảo trì và khai thác triệt để trang thiết bị, nhà xưởng, phòng học, các phần mềm vi tính trong công tác quản lý, của từng chuyên ngành sao cho đạt hiệu quả cao nhất.</w:t>
      </w:r>
    </w:p>
    <w:p w:rsidR="003A6BF5" w:rsidRPr="00EC27A1" w:rsidRDefault="003A6BF5" w:rsidP="004C607D">
      <w:pPr>
        <w:tabs>
          <w:tab w:val="left" w:pos="851"/>
        </w:tabs>
        <w:jc w:val="both"/>
        <w:rPr>
          <w:rFonts w:ascii="Times New Roman" w:hAnsi="Times New Roman" w:cs="Times New Roman"/>
          <w:sz w:val="28"/>
          <w:szCs w:val="28"/>
        </w:rPr>
      </w:pPr>
      <w:r w:rsidRPr="00EC27A1">
        <w:rPr>
          <w:rFonts w:ascii="Times New Roman" w:hAnsi="Times New Roman" w:cs="Times New Roman"/>
          <w:sz w:val="28"/>
          <w:szCs w:val="28"/>
        </w:rPr>
        <w:tab/>
        <w:t>Tập trung tiến hành các thủ tục tham mưu cho lãnh đạo Sở và lãnh đạo UBND Thành phố đảm bảo nguồn chi thường xuyên hàng năm nhằm sớm triển khai dự án xây dựng mới, cũng như dự án đầu tư xây dựng và trang bị cho các khoa, Thư viện, Ký túc Xá; Nhà xưởng thực hành, nhà thi đấu đa năng tại địa chỉ 390 Hoàng Văn Thụ, quận Tân Bình và dự án Phân Hiệu II tại Củ Chi...</w:t>
      </w:r>
    </w:p>
    <w:p w:rsidR="003A6BF5" w:rsidRPr="00EC27A1" w:rsidRDefault="003A6BF5" w:rsidP="001A636F">
      <w:pPr>
        <w:numPr>
          <w:ilvl w:val="0"/>
          <w:numId w:val="5"/>
        </w:numPr>
        <w:tabs>
          <w:tab w:val="left" w:pos="1080"/>
        </w:tabs>
        <w:ind w:left="0" w:firstLine="720"/>
        <w:jc w:val="both"/>
        <w:rPr>
          <w:rFonts w:ascii="Times New Roman" w:hAnsi="Times New Roman" w:cs="Times New Roman"/>
          <w:b/>
          <w:bCs/>
          <w:sz w:val="28"/>
          <w:szCs w:val="28"/>
        </w:rPr>
      </w:pPr>
      <w:r w:rsidRPr="005E1124">
        <w:rPr>
          <w:rFonts w:ascii="Times New Roman" w:hAnsi="Times New Roman" w:cs="Times New Roman"/>
          <w:b/>
          <w:bCs/>
          <w:sz w:val="27"/>
          <w:szCs w:val="27"/>
        </w:rPr>
        <w:t>Về công tác bồi dưỡng và phát triển đội ngũ nhà giáo và cán bộ quản lý</w:t>
      </w:r>
      <w:r w:rsidRPr="00EC27A1">
        <w:rPr>
          <w:rFonts w:ascii="Times New Roman" w:hAnsi="Times New Roman" w:cs="Times New Roman"/>
          <w:b/>
          <w:bCs/>
          <w:sz w:val="28"/>
          <w:szCs w:val="28"/>
        </w:rPr>
        <w:t>.</w:t>
      </w:r>
    </w:p>
    <w:p w:rsidR="003A6BF5" w:rsidRPr="00EC27A1" w:rsidRDefault="003A6BF5" w:rsidP="004C607D">
      <w:pPr>
        <w:tabs>
          <w:tab w:val="left" w:pos="840"/>
        </w:tabs>
        <w:jc w:val="both"/>
        <w:rPr>
          <w:rFonts w:ascii="Times New Roman" w:hAnsi="Times New Roman" w:cs="Times New Roman"/>
          <w:sz w:val="28"/>
          <w:szCs w:val="28"/>
        </w:rPr>
      </w:pPr>
      <w:r w:rsidRPr="00EC27A1">
        <w:rPr>
          <w:rFonts w:ascii="Times New Roman" w:hAnsi="Times New Roman" w:cs="Times New Roman"/>
          <w:b/>
          <w:bCs/>
          <w:sz w:val="28"/>
          <w:szCs w:val="28"/>
        </w:rPr>
        <w:tab/>
      </w:r>
      <w:r w:rsidRPr="00EC27A1">
        <w:rPr>
          <w:rFonts w:ascii="Times New Roman" w:hAnsi="Times New Roman" w:cs="Times New Roman"/>
          <w:sz w:val="28"/>
          <w:szCs w:val="28"/>
        </w:rPr>
        <w:t>Tiếp tục xây dựng đội ngũ giảng viên, cán bộ quản lý giáo dục có phẩm chất chính trị, đạo đức, đủ về số lượng, đảm bảo về chất lượng nhằm đáp ứng yêu cầu nâng cao chất lượng giáo dục toàn diện.</w:t>
      </w:r>
    </w:p>
    <w:p w:rsidR="003A6BF5" w:rsidRPr="00EC27A1" w:rsidRDefault="003A6BF5" w:rsidP="004C607D">
      <w:pPr>
        <w:tabs>
          <w:tab w:val="left" w:pos="840"/>
        </w:tabs>
        <w:jc w:val="both"/>
        <w:rPr>
          <w:rFonts w:ascii="Times New Roman" w:hAnsi="Times New Roman" w:cs="Times New Roman"/>
          <w:sz w:val="28"/>
          <w:szCs w:val="28"/>
        </w:rPr>
      </w:pPr>
      <w:r w:rsidRPr="00EC27A1">
        <w:rPr>
          <w:rFonts w:ascii="Times New Roman" w:hAnsi="Times New Roman" w:cs="Times New Roman"/>
          <w:sz w:val="28"/>
          <w:szCs w:val="28"/>
        </w:rPr>
        <w:tab/>
        <w:t>Tăng cường công tác giáo dục chính trị tư tưởng và pháp luật cho cán bộ - giảng viên – nhân viên, không ngừng nâng cao phẩm chất đạo đức nghề nghiệp và năng lực chuyên môn cho giảng viên bằng những biện pháp thích hợp. Phối hợp chặt chẽ với Công đoàn và Đoàn thanh niên nhằm thực hiện tốt Quy chế dân chủ trong nhà trường. Nâng cao hiệu lực và hiệu quả công tác quản lý. Nhân rộng điển hình tiên tiến đối với tập thể và cá nhân thực hiện  xuất sắc nhiệm vụ được giao thông qua các hình thức tuyên dương trước toàn trường trong từng học kỳ, năm học.</w:t>
      </w:r>
    </w:p>
    <w:p w:rsidR="003A6BF5" w:rsidRPr="00EC27A1" w:rsidRDefault="003A6BF5" w:rsidP="004C607D">
      <w:pPr>
        <w:tabs>
          <w:tab w:val="left" w:pos="840"/>
        </w:tabs>
        <w:jc w:val="both"/>
        <w:rPr>
          <w:rFonts w:ascii="Times New Roman" w:hAnsi="Times New Roman" w:cs="Times New Roman"/>
          <w:sz w:val="28"/>
          <w:szCs w:val="28"/>
        </w:rPr>
      </w:pPr>
      <w:r w:rsidRPr="00EC27A1">
        <w:rPr>
          <w:rFonts w:ascii="Times New Roman" w:hAnsi="Times New Roman" w:cs="Times New Roman"/>
          <w:sz w:val="28"/>
          <w:szCs w:val="28"/>
        </w:rPr>
        <w:tab/>
        <w:t>Thường xuyên tổ chức các cuộc hội thảo chuyên đề nhằm trao đổi kinh nghiệm trong công tác giảng dạy, có kế hoạch đào tạo sau đại học theo định hướng và kế hoạch của ngành, của trường. Duy trì và phát triển các hoạt động bồ</w:t>
      </w:r>
      <w:r>
        <w:rPr>
          <w:rFonts w:ascii="Times New Roman" w:hAnsi="Times New Roman" w:cs="Times New Roman"/>
          <w:sz w:val="28"/>
          <w:szCs w:val="28"/>
        </w:rPr>
        <w:t>i dưỡng</w:t>
      </w:r>
      <w:r w:rsidRPr="00EC27A1">
        <w:rPr>
          <w:rFonts w:ascii="Times New Roman" w:hAnsi="Times New Roman" w:cs="Times New Roman"/>
          <w:sz w:val="28"/>
          <w:szCs w:val="28"/>
        </w:rPr>
        <w:t xml:space="preserve"> giảng viên thông qua các khóa đào tạo ngắn ngày trong và ngoài nước, qua các lớp tập huấn chuyên đề, qua kiểm tra chuyên môn, dự giờ. Hằng năm tổ chức hội thi GV dạy giỏi cấp khoa, cấp trường để tạo nguồn tham dự hội thi cấp thành phố và cấp quốc gia.</w:t>
      </w:r>
    </w:p>
    <w:p w:rsidR="003A6BF5" w:rsidRPr="00EC27A1" w:rsidRDefault="003A6BF5" w:rsidP="004C607D">
      <w:pPr>
        <w:tabs>
          <w:tab w:val="left" w:pos="840"/>
        </w:tabs>
        <w:jc w:val="both"/>
        <w:rPr>
          <w:rFonts w:ascii="Times New Roman" w:hAnsi="Times New Roman" w:cs="Times New Roman"/>
          <w:sz w:val="28"/>
          <w:szCs w:val="28"/>
        </w:rPr>
      </w:pPr>
      <w:r w:rsidRPr="00EC27A1">
        <w:rPr>
          <w:rFonts w:ascii="Times New Roman" w:hAnsi="Times New Roman" w:cs="Times New Roman"/>
          <w:sz w:val="28"/>
          <w:szCs w:val="28"/>
        </w:rPr>
        <w:tab/>
        <w:t>Liên hệ tổ chức các lớp bồi dưỡng chuyên môn cho cán bộ nghiệp vụ nhằm nâng cao tính chủ động, sáng tạo và khả năng tác nghiệp ở mỗi vị trí công tác. Đẩy mạnh chương trình đào tạo trên chuẩn cho đội ngũ giảng viên và cán bộ quản lý.</w:t>
      </w:r>
    </w:p>
    <w:p w:rsidR="003A6BF5" w:rsidRPr="00EC27A1" w:rsidRDefault="003A6BF5" w:rsidP="004C607D">
      <w:pPr>
        <w:tabs>
          <w:tab w:val="left" w:pos="840"/>
        </w:tabs>
        <w:jc w:val="both"/>
        <w:rPr>
          <w:rFonts w:ascii="Times New Roman" w:hAnsi="Times New Roman" w:cs="Times New Roman"/>
          <w:sz w:val="28"/>
          <w:szCs w:val="28"/>
        </w:rPr>
      </w:pPr>
      <w:r w:rsidRPr="00EC27A1">
        <w:rPr>
          <w:rFonts w:ascii="Times New Roman" w:hAnsi="Times New Roman" w:cs="Times New Roman"/>
          <w:sz w:val="28"/>
          <w:szCs w:val="28"/>
        </w:rPr>
        <w:tab/>
        <w:t>Giảng viên tham gia giảng dạy phải áp dụng phương pháp dạy học mới, khắc phục triệt để những bất hợp lý của phương pháp dạy học cổ điển, nhằm phát huy tính chủ động, sáng tạo của sinh viên – học sinh. Triển khai ở 100% đơn vị phòng, khoa, tổ chuyên môn việc ứng dụng công nghệ thông tin vào quá trình giảng dạy và quản lý. Yêu cầu giảng viên có phương pháp quản lý tốt lớp học, bảo đảm chất lượng và trật tự kỷ luật ở từng tiết dạy, quan tâm hỗ trợ học sinh - sinh viên yếu kém hoặc có hoàn cảnh đặc biệt khó khăn.</w:t>
      </w:r>
    </w:p>
    <w:p w:rsidR="003A6BF5" w:rsidRPr="00EC27A1" w:rsidRDefault="003A6BF5" w:rsidP="004C607D">
      <w:pPr>
        <w:tabs>
          <w:tab w:val="left" w:pos="840"/>
        </w:tabs>
        <w:jc w:val="both"/>
        <w:rPr>
          <w:rFonts w:ascii="Times New Roman" w:hAnsi="Times New Roman" w:cs="Times New Roman"/>
          <w:sz w:val="28"/>
          <w:szCs w:val="28"/>
        </w:rPr>
      </w:pPr>
      <w:r w:rsidRPr="00EC27A1">
        <w:rPr>
          <w:rFonts w:ascii="Times New Roman" w:hAnsi="Times New Roman" w:cs="Times New Roman"/>
          <w:sz w:val="28"/>
          <w:szCs w:val="28"/>
        </w:rPr>
        <w:tab/>
        <w:t>Tiếp tục hoàn chỉnh chương trình đào tạo chi tiết, giáo trình giảng dạy, xây dựng hệ thống bài tập thực hành cho từng môn học hệ Cao đẳng và các bậc học thấp hơn. Quy định được định mức nguyên vật liệu cho thực hành, thực tập ở từng ngành nghề và từng hệ đào tạo.</w:t>
      </w:r>
    </w:p>
    <w:p w:rsidR="003A6BF5" w:rsidRPr="00EC27A1" w:rsidRDefault="003A6BF5" w:rsidP="004C607D">
      <w:pPr>
        <w:tabs>
          <w:tab w:val="left" w:pos="840"/>
        </w:tabs>
        <w:jc w:val="both"/>
        <w:rPr>
          <w:rFonts w:ascii="Times New Roman" w:hAnsi="Times New Roman" w:cs="Times New Roman"/>
          <w:sz w:val="28"/>
          <w:szCs w:val="28"/>
        </w:rPr>
      </w:pPr>
      <w:r w:rsidRPr="00EC27A1">
        <w:rPr>
          <w:rFonts w:ascii="Times New Roman" w:hAnsi="Times New Roman" w:cs="Times New Roman"/>
          <w:sz w:val="28"/>
          <w:szCs w:val="28"/>
        </w:rPr>
        <w:tab/>
        <w:t>Chăm lo bồi dưỡng về chuyên môn, trình độ chính trị, năng lực lãnh đạo, điều hành, quản lý của đội ngũ.</w:t>
      </w:r>
    </w:p>
    <w:p w:rsidR="003A6BF5" w:rsidRPr="00E3784B" w:rsidRDefault="003A6BF5" w:rsidP="00E3784B">
      <w:pPr>
        <w:tabs>
          <w:tab w:val="left" w:pos="840"/>
        </w:tabs>
        <w:jc w:val="both"/>
        <w:rPr>
          <w:rFonts w:ascii="Times New Roman" w:hAnsi="Times New Roman" w:cs="Times New Roman"/>
          <w:sz w:val="28"/>
          <w:szCs w:val="28"/>
        </w:rPr>
      </w:pPr>
      <w:r w:rsidRPr="00EC27A1">
        <w:rPr>
          <w:rFonts w:ascii="Times New Roman" w:hAnsi="Times New Roman" w:cs="Times New Roman"/>
          <w:sz w:val="28"/>
          <w:szCs w:val="28"/>
        </w:rPr>
        <w:tab/>
        <w:t>Thường xuyên tổ chức cho cán bộ quản lý đi tham quan học tập kinh nghiệm ở các cơ sở đào tạo trong nước và nước ngoài.</w:t>
      </w:r>
    </w:p>
    <w:p w:rsidR="003A6BF5" w:rsidRPr="00E051A4" w:rsidRDefault="003A6BF5" w:rsidP="00103380">
      <w:pPr>
        <w:ind w:firstLine="720"/>
        <w:jc w:val="both"/>
        <w:rPr>
          <w:rFonts w:ascii="Times New Roman" w:hAnsi="Times New Roman" w:cs="Times New Roman"/>
          <w:b/>
          <w:bCs/>
          <w:sz w:val="28"/>
          <w:szCs w:val="28"/>
        </w:rPr>
      </w:pPr>
      <w:r>
        <w:rPr>
          <w:rFonts w:ascii="Times New Roman" w:hAnsi="Times New Roman" w:cs="Times New Roman"/>
          <w:b/>
          <w:bCs/>
          <w:sz w:val="28"/>
          <w:szCs w:val="28"/>
        </w:rPr>
        <w:t xml:space="preserve">5. </w:t>
      </w:r>
      <w:r w:rsidRPr="00E051A4">
        <w:rPr>
          <w:rFonts w:ascii="Times New Roman" w:hAnsi="Times New Roman" w:cs="Times New Roman"/>
          <w:b/>
          <w:bCs/>
          <w:sz w:val="28"/>
          <w:szCs w:val="28"/>
        </w:rPr>
        <w:t>Công tác thực hiện nhiệm vụ an ninh, quốc phòng.</w:t>
      </w:r>
    </w:p>
    <w:p w:rsidR="003A6BF5" w:rsidRPr="00E051A4" w:rsidRDefault="003A6BF5" w:rsidP="00794691">
      <w:pPr>
        <w:ind w:firstLine="720"/>
        <w:jc w:val="both"/>
        <w:rPr>
          <w:rFonts w:ascii="Times New Roman" w:hAnsi="Times New Roman" w:cs="Times New Roman"/>
          <w:sz w:val="28"/>
          <w:szCs w:val="28"/>
        </w:rPr>
      </w:pPr>
      <w:r w:rsidRPr="00E051A4">
        <w:rPr>
          <w:rFonts w:ascii="Times New Roman" w:hAnsi="Times New Roman" w:cs="Times New Roman"/>
          <w:sz w:val="28"/>
          <w:szCs w:val="28"/>
        </w:rPr>
        <w:t xml:space="preserve">Trường Cao đẳng Kỹ thuật Lý Tự Trọng tiếp tục thực hiện các tiêu chí quy định trường học đạt tiêu chuẩn “an toàn về an ninh, trật tự” theo (Điều 8 Thông tư 23/2012/TT-BCA của Bộ công an), Chỉ thị số 09-CT/TW ngày 01/12/2011 của Ban Bí thư Trung ương Đảng và “tăng cường sự lãnh đạo của Đảng đối với phong trào toàn dân bảo vệ an ninh tổ quốc” và chương trình hành động của thành ủy thực hiện Chỉ thị số 09-CT/TW ngày 01/12/2011 của Ban Bí thư Trung ương Đảng tập trung quán triệt sâu rộng nội dung các chỉ tiêu an toàn về an ninh, trật tự để thực hiện đúng,có hiệu quả. </w:t>
      </w:r>
    </w:p>
    <w:p w:rsidR="003A6BF5" w:rsidRPr="00E051A4" w:rsidRDefault="003A6BF5" w:rsidP="005245DB">
      <w:pPr>
        <w:ind w:firstLine="720"/>
        <w:jc w:val="both"/>
        <w:rPr>
          <w:rFonts w:ascii="Times New Roman" w:hAnsi="Times New Roman" w:cs="Times New Roman"/>
          <w:sz w:val="28"/>
          <w:szCs w:val="28"/>
        </w:rPr>
      </w:pPr>
      <w:r w:rsidRPr="00E051A4">
        <w:rPr>
          <w:rFonts w:ascii="Times New Roman" w:hAnsi="Times New Roman" w:cs="Times New Roman"/>
          <w:sz w:val="28"/>
          <w:szCs w:val="28"/>
        </w:rPr>
        <w:t xml:space="preserve">- Đảng ủy nhà trường lãnh đạo chỉ đạo công tác đảm bảo an ninh, trật tự trong suốt nhiệm kỳ </w:t>
      </w:r>
    </w:p>
    <w:p w:rsidR="003A6BF5" w:rsidRPr="00E051A4" w:rsidRDefault="003A6BF5" w:rsidP="005245DB">
      <w:pPr>
        <w:ind w:firstLine="720"/>
        <w:jc w:val="both"/>
        <w:rPr>
          <w:rFonts w:ascii="Times New Roman" w:hAnsi="Times New Roman" w:cs="Times New Roman"/>
          <w:sz w:val="28"/>
          <w:szCs w:val="28"/>
        </w:rPr>
      </w:pPr>
      <w:r w:rsidRPr="00E051A4">
        <w:rPr>
          <w:rFonts w:ascii="Times New Roman" w:hAnsi="Times New Roman" w:cs="Times New Roman"/>
          <w:sz w:val="28"/>
          <w:szCs w:val="28"/>
        </w:rPr>
        <w:t xml:space="preserve">- Hàng năm Đảng ủy trường Cao đẳng Kỹ thuật Lý Tự Trọng ban hành Nghị quyết về việc “an toàn về an ninh, trật tự” trong trường học. </w:t>
      </w:r>
    </w:p>
    <w:p w:rsidR="003A6BF5" w:rsidRPr="00E051A4" w:rsidRDefault="003A6BF5" w:rsidP="005245DB">
      <w:pPr>
        <w:ind w:firstLine="720"/>
        <w:jc w:val="both"/>
        <w:rPr>
          <w:rFonts w:ascii="Times New Roman" w:hAnsi="Times New Roman" w:cs="Times New Roman"/>
          <w:sz w:val="28"/>
          <w:szCs w:val="28"/>
        </w:rPr>
      </w:pPr>
      <w:r w:rsidRPr="00E051A4">
        <w:rPr>
          <w:rFonts w:ascii="Times New Roman" w:hAnsi="Times New Roman" w:cs="Times New Roman"/>
          <w:sz w:val="28"/>
          <w:szCs w:val="28"/>
        </w:rPr>
        <w:t xml:space="preserve">- Đảng ủy trường lãnh đạo, cùng chính quyền lập kế hoạch và phối hợp tốt giữa nhà trường với chính quyền địa phương về công tác đảm bảo an ninh, trật tự trong nhà trường </w:t>
      </w:r>
    </w:p>
    <w:p w:rsidR="003A6BF5" w:rsidRPr="00E051A4" w:rsidRDefault="003A6BF5" w:rsidP="005245DB">
      <w:pPr>
        <w:ind w:firstLine="720"/>
        <w:jc w:val="both"/>
        <w:rPr>
          <w:rFonts w:ascii="Times New Roman" w:hAnsi="Times New Roman" w:cs="Times New Roman"/>
          <w:sz w:val="28"/>
          <w:szCs w:val="28"/>
        </w:rPr>
      </w:pPr>
      <w:r w:rsidRPr="00E051A4">
        <w:rPr>
          <w:rFonts w:ascii="Times New Roman" w:hAnsi="Times New Roman" w:cs="Times New Roman"/>
          <w:sz w:val="28"/>
          <w:szCs w:val="28"/>
        </w:rPr>
        <w:t>- Ban Giám hiệu hàng năm lập kế hoạch và lên phương án về công tác đảm bảo an ninh,trật tự nhà trường để thực hiện Thông tư 23/2012/TT-BCA của Bộ công an) ngày 27/04/2012 Quy định nhà trường đạt tiêu chuẩn “an toàn về an ninh, trật tự” trong trường học</w:t>
      </w:r>
    </w:p>
    <w:p w:rsidR="003A6BF5" w:rsidRPr="00E051A4" w:rsidRDefault="003A6BF5" w:rsidP="005245DB">
      <w:pPr>
        <w:ind w:firstLine="720"/>
        <w:jc w:val="both"/>
        <w:rPr>
          <w:rFonts w:ascii="Times New Roman" w:hAnsi="Times New Roman" w:cs="Times New Roman"/>
          <w:sz w:val="28"/>
          <w:szCs w:val="28"/>
        </w:rPr>
      </w:pPr>
      <w:r w:rsidRPr="00E051A4">
        <w:rPr>
          <w:rFonts w:ascii="Times New Roman" w:hAnsi="Times New Roman" w:cs="Times New Roman"/>
          <w:sz w:val="28"/>
          <w:szCs w:val="28"/>
        </w:rPr>
        <w:t>- Hàng năm nhà trường thực hiện bản đăng ký, cam kết phấn đấu xây dựng trường Cao đẳng Kỹ thuật Lý Tự Trọng đạt tiêu chuẩn “an toàn về an ninh, trật tự” trong trường học.</w:t>
      </w:r>
    </w:p>
    <w:p w:rsidR="003A6BF5" w:rsidRPr="00E051A4" w:rsidRDefault="003A6BF5" w:rsidP="004C607D">
      <w:pPr>
        <w:jc w:val="both"/>
        <w:rPr>
          <w:rFonts w:ascii="Times New Roman" w:hAnsi="Times New Roman" w:cs="Times New Roman"/>
          <w:sz w:val="28"/>
          <w:szCs w:val="28"/>
        </w:rPr>
      </w:pPr>
      <w:r w:rsidRPr="00E051A4">
        <w:rPr>
          <w:rFonts w:ascii="Times New Roman" w:hAnsi="Times New Roman" w:cs="Times New Roman"/>
          <w:sz w:val="28"/>
          <w:szCs w:val="28"/>
        </w:rPr>
        <w:t xml:space="preserve">     </w:t>
      </w:r>
      <w:r w:rsidRPr="00E051A4">
        <w:rPr>
          <w:rFonts w:ascii="Times New Roman" w:hAnsi="Times New Roman" w:cs="Times New Roman"/>
          <w:sz w:val="28"/>
          <w:szCs w:val="28"/>
        </w:rPr>
        <w:tab/>
        <w:t>- Tổ chức cho toàn thể cán bộ, giáo viên, nhân viên, học sinh, sinh viên ký cam kết giao ước thi đua thực hiện tốt các nội quy, quy chế và xây dựng nhà trường đạt tiêu chuẩn “an toàn về an ninh, trật tự”</w:t>
      </w:r>
    </w:p>
    <w:p w:rsidR="003A6BF5" w:rsidRPr="00E051A4" w:rsidRDefault="003A6BF5" w:rsidP="009E65F4">
      <w:pPr>
        <w:ind w:firstLine="720"/>
        <w:jc w:val="both"/>
        <w:rPr>
          <w:rFonts w:ascii="Times New Roman" w:hAnsi="Times New Roman" w:cs="Times New Roman"/>
          <w:sz w:val="28"/>
          <w:szCs w:val="28"/>
        </w:rPr>
      </w:pPr>
      <w:r w:rsidRPr="00E051A4">
        <w:rPr>
          <w:rFonts w:ascii="Times New Roman" w:hAnsi="Times New Roman" w:cs="Times New Roman"/>
          <w:sz w:val="28"/>
          <w:szCs w:val="28"/>
        </w:rPr>
        <w:t xml:space="preserve">- Cùng với đội an ninh – Công an Quận Tân Bình, Công an phường 04, Đội dân phòng ngăn ngừa học sinh vi phạm trật tự giao thông, phòng chống ma túy, phòng chống tệ nạn xã hội, phòng chống bạo lực trong nhà trường. Đảm bảo phân luồng giao thông vào các giờ cao điểm. Đảm bảo an ninh trật tự trước cổng trường, phòng chống tệ nạn trò chơi điện tử mang tính chất bạo lực (game online) ảnh hưởng đến học tập và nhân cách của học sinh . </w:t>
      </w:r>
    </w:p>
    <w:p w:rsidR="003A6BF5" w:rsidRPr="00E051A4" w:rsidRDefault="003A6BF5" w:rsidP="009E65F4">
      <w:pPr>
        <w:ind w:firstLine="720"/>
        <w:jc w:val="both"/>
        <w:rPr>
          <w:rFonts w:ascii="Times New Roman" w:hAnsi="Times New Roman" w:cs="Times New Roman"/>
          <w:sz w:val="28"/>
          <w:szCs w:val="28"/>
        </w:rPr>
      </w:pPr>
      <w:r w:rsidRPr="00E051A4">
        <w:rPr>
          <w:rFonts w:ascii="Times New Roman" w:hAnsi="Times New Roman" w:cs="Times New Roman"/>
          <w:sz w:val="28"/>
          <w:szCs w:val="28"/>
        </w:rPr>
        <w:t>- Thường xuyên họp giao ban với các bộ phận phụ trách an ninh trường học của Công an Quận Tân Bình để kịp thời nắm bắt tình hình an ninh trong khu vực, tư tưởng của HSSV để kịp thời có biện pháp phòng chống những tiêu cực có thể xảy ra.</w:t>
      </w:r>
    </w:p>
    <w:p w:rsidR="003A6BF5" w:rsidRPr="00E051A4" w:rsidRDefault="003A6BF5" w:rsidP="009E65F4">
      <w:pPr>
        <w:ind w:firstLine="720"/>
        <w:jc w:val="both"/>
        <w:rPr>
          <w:rFonts w:ascii="Times New Roman" w:hAnsi="Times New Roman" w:cs="Times New Roman"/>
          <w:sz w:val="28"/>
          <w:szCs w:val="28"/>
        </w:rPr>
      </w:pPr>
      <w:r w:rsidRPr="00E051A4">
        <w:rPr>
          <w:rFonts w:ascii="Times New Roman" w:hAnsi="Times New Roman" w:cs="Times New Roman"/>
          <w:sz w:val="28"/>
          <w:szCs w:val="28"/>
        </w:rPr>
        <w:t xml:space="preserve">- Duy trì hoạt động đội dân quân tự vệ, tổ công tác đảm bảo an ninh, trật tự trường học và triển khai thực hiện đạt hiệu quả với các tiêu chí : </w:t>
      </w:r>
    </w:p>
    <w:p w:rsidR="003A6BF5" w:rsidRPr="00E051A4" w:rsidRDefault="003A6BF5" w:rsidP="009E65F4">
      <w:pPr>
        <w:ind w:firstLine="720"/>
        <w:jc w:val="both"/>
        <w:rPr>
          <w:rFonts w:ascii="Times New Roman" w:hAnsi="Times New Roman" w:cs="Times New Roman"/>
          <w:sz w:val="28"/>
          <w:szCs w:val="28"/>
        </w:rPr>
      </w:pPr>
      <w:r w:rsidRPr="00E051A4">
        <w:rPr>
          <w:rFonts w:ascii="Times New Roman" w:hAnsi="Times New Roman" w:cs="Times New Roman"/>
          <w:sz w:val="28"/>
          <w:szCs w:val="28"/>
        </w:rPr>
        <w:t>- Không để xảy ra các hoạt động gây rối, biểu tình, lập các hội, nhóm, tuyên truyền phát triển đạo, khiếu kiện và tập trung đông người trái với quy định của pháp luật;</w:t>
      </w:r>
    </w:p>
    <w:p w:rsidR="003A6BF5" w:rsidRPr="00E051A4" w:rsidRDefault="003A6BF5" w:rsidP="009E65F4">
      <w:pPr>
        <w:ind w:firstLine="720"/>
        <w:jc w:val="both"/>
        <w:rPr>
          <w:rFonts w:ascii="Times New Roman" w:hAnsi="Times New Roman" w:cs="Times New Roman"/>
          <w:sz w:val="28"/>
          <w:szCs w:val="28"/>
        </w:rPr>
      </w:pPr>
      <w:r w:rsidRPr="00E051A4">
        <w:rPr>
          <w:rFonts w:ascii="Times New Roman" w:hAnsi="Times New Roman" w:cs="Times New Roman"/>
          <w:sz w:val="28"/>
          <w:szCs w:val="28"/>
        </w:rPr>
        <w:t>- Không để xảy ra tội phạm và bạo lực học đường;</w:t>
      </w:r>
    </w:p>
    <w:p w:rsidR="003A6BF5" w:rsidRPr="00E051A4" w:rsidRDefault="003A6BF5" w:rsidP="009E65F4">
      <w:pPr>
        <w:ind w:firstLine="720"/>
        <w:jc w:val="both"/>
        <w:rPr>
          <w:rFonts w:ascii="Times New Roman" w:hAnsi="Times New Roman" w:cs="Times New Roman"/>
          <w:sz w:val="28"/>
          <w:szCs w:val="28"/>
        </w:rPr>
      </w:pPr>
      <w:r w:rsidRPr="00E051A4">
        <w:rPr>
          <w:rFonts w:ascii="Times New Roman" w:hAnsi="Times New Roman" w:cs="Times New Roman"/>
          <w:sz w:val="28"/>
          <w:szCs w:val="28"/>
        </w:rPr>
        <w:t>- Không có cán bộ, giáo viên, nhân viên, học sinh sinh viên phạm tội hoặc mắc tệ nạn xã hội;</w:t>
      </w:r>
    </w:p>
    <w:p w:rsidR="003A6BF5" w:rsidRDefault="003A6BF5" w:rsidP="009E65F4">
      <w:pPr>
        <w:ind w:firstLine="720"/>
        <w:jc w:val="both"/>
        <w:rPr>
          <w:rFonts w:ascii="Times New Roman" w:hAnsi="Times New Roman" w:cs="Times New Roman"/>
          <w:sz w:val="28"/>
          <w:szCs w:val="28"/>
        </w:rPr>
      </w:pPr>
      <w:r w:rsidRPr="00E051A4">
        <w:rPr>
          <w:rFonts w:ascii="Times New Roman" w:hAnsi="Times New Roman" w:cs="Times New Roman"/>
          <w:sz w:val="28"/>
          <w:szCs w:val="28"/>
        </w:rPr>
        <w:t>- Không để xảy ra cháy, nổ, tai nạn lao động nghiêm trọng trong trường.</w:t>
      </w:r>
    </w:p>
    <w:p w:rsidR="003A6BF5" w:rsidRPr="00EC27A1" w:rsidRDefault="003A6BF5" w:rsidP="009E65F4">
      <w:pPr>
        <w:ind w:firstLine="720"/>
        <w:jc w:val="both"/>
        <w:rPr>
          <w:rFonts w:ascii="Times New Roman" w:hAnsi="Times New Roman" w:cs="Times New Roman"/>
          <w:color w:val="0000FF"/>
          <w:sz w:val="28"/>
          <w:szCs w:val="28"/>
        </w:rPr>
      </w:pPr>
    </w:p>
    <w:p w:rsidR="003A6BF5" w:rsidRPr="00EC27A1" w:rsidRDefault="003A6BF5" w:rsidP="009E65F4">
      <w:pPr>
        <w:numPr>
          <w:ilvl w:val="0"/>
          <w:numId w:val="4"/>
        </w:numPr>
        <w:tabs>
          <w:tab w:val="clear" w:pos="1571"/>
          <w:tab w:val="left" w:pos="1200"/>
        </w:tabs>
        <w:ind w:left="0"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 xml:space="preserve">CÔNG TÁC XÂY DỰNG ĐẢNG VÀ ĐOÀN THỂ: </w:t>
      </w:r>
    </w:p>
    <w:p w:rsidR="003A6BF5" w:rsidRPr="00EC27A1" w:rsidRDefault="003A6BF5" w:rsidP="009E65F4">
      <w:pPr>
        <w:pStyle w:val="ListParagraph"/>
        <w:numPr>
          <w:ilvl w:val="3"/>
          <w:numId w:val="4"/>
        </w:numPr>
        <w:tabs>
          <w:tab w:val="clear" w:pos="2880"/>
          <w:tab w:val="left" w:pos="1200"/>
        </w:tabs>
        <w:ind w:left="0" w:firstLine="720"/>
        <w:jc w:val="both"/>
        <w:rPr>
          <w:rStyle w:val="Bodytext2"/>
          <w:rFonts w:ascii="Times New Roman" w:hAnsi="Times New Roman" w:cs="Times New Roman"/>
          <w:b/>
          <w:bCs/>
          <w:sz w:val="28"/>
          <w:szCs w:val="28"/>
          <w:lang w:eastAsia="vi-VN"/>
        </w:rPr>
      </w:pPr>
      <w:r w:rsidRPr="00EC27A1">
        <w:rPr>
          <w:rStyle w:val="Bodytext2"/>
          <w:rFonts w:ascii="Times New Roman" w:hAnsi="Times New Roman" w:cs="Times New Roman"/>
          <w:b/>
          <w:bCs/>
          <w:sz w:val="28"/>
          <w:szCs w:val="28"/>
          <w:lang w:eastAsia="vi-VN"/>
        </w:rPr>
        <w:t>Công tác chính trị tư tưởng:</w:t>
      </w:r>
    </w:p>
    <w:p w:rsidR="003A6BF5" w:rsidRPr="00EC27A1" w:rsidRDefault="003A6BF5" w:rsidP="009E65F4">
      <w:pPr>
        <w:pStyle w:val="ListParagraph"/>
        <w:ind w:left="0" w:firstLine="720"/>
        <w:jc w:val="both"/>
        <w:rPr>
          <w:rFonts w:ascii="Times New Roman" w:hAnsi="Times New Roman" w:cs="Times New Roman"/>
          <w:sz w:val="28"/>
          <w:szCs w:val="28"/>
        </w:rPr>
      </w:pPr>
      <w:r w:rsidRPr="00EC27A1">
        <w:rPr>
          <w:rStyle w:val="BodyTextChar1"/>
          <w:sz w:val="28"/>
          <w:szCs w:val="28"/>
        </w:rPr>
        <w:t xml:space="preserve">Tập trung tiếp tục quán triệt, triển khai các </w:t>
      </w:r>
      <w:r w:rsidRPr="00EC27A1">
        <w:rPr>
          <w:rStyle w:val="Bodytext2"/>
          <w:rFonts w:ascii="Times New Roman" w:hAnsi="Times New Roman" w:cs="Times New Roman"/>
          <w:sz w:val="28"/>
          <w:szCs w:val="28"/>
          <w:lang w:eastAsia="vi-VN"/>
        </w:rPr>
        <w:t xml:space="preserve">Chỉ thị </w:t>
      </w:r>
      <w:r w:rsidRPr="00EC27A1">
        <w:rPr>
          <w:rStyle w:val="BodyTextChar1"/>
          <w:sz w:val="28"/>
          <w:szCs w:val="28"/>
        </w:rPr>
        <w:t xml:space="preserve">của Bộ Chính trị và các Nghị quyết, Chương trình hành động của Ngành Giáo dục và của Thành phố. </w:t>
      </w:r>
    </w:p>
    <w:p w:rsidR="003A6BF5" w:rsidRPr="00EC27A1" w:rsidRDefault="003A6BF5" w:rsidP="00103380">
      <w:pPr>
        <w:pStyle w:val="BodyText"/>
        <w:spacing w:after="0" w:line="240" w:lineRule="auto"/>
        <w:ind w:firstLine="720"/>
        <w:jc w:val="both"/>
        <w:rPr>
          <w:rFonts w:ascii="Times New Roman" w:hAnsi="Times New Roman" w:cs="Times New Roman"/>
          <w:sz w:val="28"/>
          <w:szCs w:val="28"/>
          <w:shd w:val="clear" w:color="auto" w:fill="FFFFFF"/>
          <w:lang w:val="en-US"/>
        </w:rPr>
      </w:pPr>
      <w:r w:rsidRPr="00EC27A1">
        <w:rPr>
          <w:rStyle w:val="BodyTextChar1"/>
          <w:sz w:val="28"/>
          <w:szCs w:val="28"/>
        </w:rPr>
        <w:t xml:space="preserve">Đẩy mạnh đổi mới nội dung phương thức công tác tuyên giáo theo hướng chủ động, sáng tạo, thiết thực và hiệu quả; tích cực tham mưu giải quyết những vấn đề mới nảy sinh từ thực tiễn, tổ chức thực hiện thường xuyên, liên tục các hoạt động; tạo sức lan tỏa sâu rộng, tập trung góp phần xây dựng, chỉnh đốn Đảng, giáo dục, bồi dưỡng lòng yêu nước, bản lĩnh chính trị, đạo đức lối sống tốt đẹp đối với cán bộ, </w:t>
      </w:r>
      <w:r w:rsidRPr="00EC27A1">
        <w:rPr>
          <w:rStyle w:val="BodyTextChar1"/>
          <w:sz w:val="28"/>
          <w:szCs w:val="28"/>
          <w:lang w:val="en-US"/>
        </w:rPr>
        <w:t xml:space="preserve">giảng viên, </w:t>
      </w:r>
      <w:r w:rsidRPr="00EC27A1">
        <w:rPr>
          <w:rStyle w:val="BodyTextChar1"/>
          <w:sz w:val="28"/>
          <w:szCs w:val="28"/>
        </w:rPr>
        <w:t>giáo viên, công nhân viên</w:t>
      </w:r>
      <w:r w:rsidRPr="00EC27A1">
        <w:rPr>
          <w:rStyle w:val="BodyTextChar1"/>
          <w:sz w:val="28"/>
          <w:szCs w:val="28"/>
          <w:lang w:val="en-US"/>
        </w:rPr>
        <w:t xml:space="preserve"> trong nhà trường.</w:t>
      </w:r>
    </w:p>
    <w:p w:rsidR="003A6BF5" w:rsidRPr="00EC27A1" w:rsidRDefault="003A6BF5" w:rsidP="009E65F4">
      <w:pPr>
        <w:pStyle w:val="BodyText"/>
        <w:widowControl w:val="0"/>
        <w:spacing w:after="0" w:line="240" w:lineRule="auto"/>
        <w:ind w:firstLine="720"/>
        <w:jc w:val="both"/>
        <w:rPr>
          <w:rStyle w:val="BodytextBold"/>
          <w:b w:val="0"/>
          <w:bCs w:val="0"/>
          <w:i/>
          <w:iCs/>
          <w:sz w:val="28"/>
          <w:szCs w:val="28"/>
          <w:lang w:eastAsia="vi-VN"/>
        </w:rPr>
      </w:pPr>
      <w:r w:rsidRPr="00EC27A1">
        <w:rPr>
          <w:rStyle w:val="BodytextBold"/>
          <w:b w:val="0"/>
          <w:bCs w:val="0"/>
          <w:i/>
          <w:iCs/>
          <w:sz w:val="28"/>
          <w:szCs w:val="28"/>
          <w:lang w:eastAsia="vi-VN"/>
        </w:rPr>
        <w:t>Thực hiện tốt công tác dự báo, nắm bắt diễn biến tư tưởng,</w:t>
      </w:r>
      <w:r w:rsidRPr="00EC27A1">
        <w:rPr>
          <w:rStyle w:val="BodytextBold"/>
          <w:b w:val="0"/>
          <w:bCs w:val="0"/>
          <w:i/>
          <w:iCs/>
          <w:sz w:val="28"/>
          <w:szCs w:val="28"/>
          <w:lang w:val="en-US" w:eastAsia="vi-VN"/>
        </w:rPr>
        <w:t xml:space="preserve"> công tác dư luận xã hội trong ngành, nhà trường:</w:t>
      </w:r>
      <w:r w:rsidRPr="00EC27A1">
        <w:rPr>
          <w:rStyle w:val="BodytextBold"/>
          <w:b w:val="0"/>
          <w:bCs w:val="0"/>
          <w:i/>
          <w:iCs/>
          <w:sz w:val="28"/>
          <w:szCs w:val="28"/>
          <w:lang w:eastAsia="vi-VN"/>
        </w:rPr>
        <w:t xml:space="preserve"> </w:t>
      </w:r>
    </w:p>
    <w:p w:rsidR="003A6BF5" w:rsidRPr="00EC27A1" w:rsidRDefault="003A6BF5" w:rsidP="00E85170">
      <w:pPr>
        <w:pStyle w:val="BodyText"/>
        <w:widowControl w:val="0"/>
        <w:spacing w:after="0" w:line="240" w:lineRule="auto"/>
        <w:ind w:firstLine="720"/>
        <w:jc w:val="both"/>
        <w:rPr>
          <w:rStyle w:val="BodyTextChar1"/>
          <w:sz w:val="28"/>
          <w:szCs w:val="28"/>
        </w:rPr>
      </w:pPr>
      <w:r w:rsidRPr="00EC27A1">
        <w:rPr>
          <w:rStyle w:val="BodytextBold"/>
          <w:b w:val="0"/>
          <w:bCs w:val="0"/>
          <w:sz w:val="28"/>
          <w:szCs w:val="28"/>
          <w:lang w:val="en-US" w:eastAsia="vi-VN"/>
        </w:rPr>
        <w:t>Tuyên giáo Đảng ủy</w:t>
      </w:r>
      <w:r w:rsidRPr="00EC27A1">
        <w:rPr>
          <w:rStyle w:val="BodytextBold"/>
          <w:i/>
          <w:iCs/>
          <w:sz w:val="28"/>
          <w:szCs w:val="28"/>
          <w:lang w:val="en-US" w:eastAsia="vi-VN"/>
        </w:rPr>
        <w:t xml:space="preserve"> </w:t>
      </w:r>
      <w:r w:rsidRPr="00EC27A1">
        <w:rPr>
          <w:rStyle w:val="BodytextBold"/>
          <w:b w:val="0"/>
          <w:bCs w:val="0"/>
          <w:sz w:val="28"/>
          <w:szCs w:val="28"/>
          <w:lang w:eastAsia="vi-VN"/>
        </w:rPr>
        <w:t>sớm</w:t>
      </w:r>
      <w:r w:rsidRPr="00EC27A1">
        <w:rPr>
          <w:rStyle w:val="BodytextBold"/>
          <w:sz w:val="28"/>
          <w:szCs w:val="28"/>
          <w:lang w:eastAsia="vi-VN"/>
        </w:rPr>
        <w:t xml:space="preserve"> </w:t>
      </w:r>
      <w:r w:rsidRPr="00EC27A1">
        <w:rPr>
          <w:rStyle w:val="BodyTextChar1"/>
          <w:sz w:val="28"/>
          <w:szCs w:val="28"/>
        </w:rPr>
        <w:t xml:space="preserve">phát hiện tình hình, chủ động tham mưu kịp thời cho </w:t>
      </w:r>
      <w:r w:rsidRPr="00EC27A1">
        <w:rPr>
          <w:rStyle w:val="BodyTextChar1"/>
          <w:sz w:val="28"/>
          <w:szCs w:val="28"/>
          <w:lang w:val="en-US"/>
        </w:rPr>
        <w:t>Ban Chấp hành Đảng bộ</w:t>
      </w:r>
      <w:r w:rsidRPr="00EC27A1">
        <w:rPr>
          <w:rStyle w:val="BodyTextChar1"/>
          <w:sz w:val="28"/>
          <w:szCs w:val="28"/>
        </w:rPr>
        <w:t xml:space="preserve"> và tham gia xử lý các vấn đề phức tạp, nhạy cảm tại đơn vị. </w:t>
      </w:r>
      <w:r w:rsidRPr="00EC27A1">
        <w:rPr>
          <w:rStyle w:val="BodyTextChar1"/>
          <w:sz w:val="28"/>
          <w:szCs w:val="28"/>
          <w:lang w:val="en-US"/>
        </w:rPr>
        <w:t>Đ</w:t>
      </w:r>
      <w:r w:rsidRPr="00EC27A1">
        <w:rPr>
          <w:rStyle w:val="BodyTextChar1"/>
          <w:sz w:val="28"/>
          <w:szCs w:val="28"/>
        </w:rPr>
        <w:t xml:space="preserve">ấu tranh ngăn chặn biểu hiện “tự diễn biến”, “tự chuyển hóa” trong cán bộ, đảng viên, </w:t>
      </w:r>
      <w:r w:rsidRPr="00EC27A1">
        <w:rPr>
          <w:rStyle w:val="BodyTextChar1"/>
          <w:sz w:val="28"/>
          <w:szCs w:val="28"/>
          <w:lang w:val="en-US"/>
        </w:rPr>
        <w:t xml:space="preserve">giảng viên, </w:t>
      </w:r>
      <w:r w:rsidRPr="00EC27A1">
        <w:rPr>
          <w:rStyle w:val="BodyTextChar1"/>
          <w:sz w:val="28"/>
          <w:szCs w:val="28"/>
        </w:rPr>
        <w:t>giáo viên, nhân viên và học sinh, sinh viên.</w:t>
      </w:r>
    </w:p>
    <w:p w:rsidR="003A6BF5" w:rsidRPr="00EC27A1" w:rsidRDefault="003A6BF5" w:rsidP="004C607D">
      <w:pPr>
        <w:pStyle w:val="ListParagraph"/>
        <w:ind w:left="0"/>
        <w:jc w:val="both"/>
        <w:rPr>
          <w:rFonts w:ascii="Times New Roman" w:hAnsi="Times New Roman" w:cs="Times New Roman"/>
          <w:sz w:val="28"/>
          <w:szCs w:val="28"/>
          <w:lang w:val="nb-NO"/>
        </w:rPr>
      </w:pPr>
      <w:r w:rsidRPr="00EC27A1">
        <w:rPr>
          <w:rFonts w:ascii="Times New Roman" w:hAnsi="Times New Roman" w:cs="Times New Roman"/>
          <w:sz w:val="28"/>
          <w:szCs w:val="28"/>
          <w:lang w:val="nb-NO"/>
        </w:rPr>
        <w:t>Tăng cường thực hiện có hiệu quả 3 công khai, tổ chức đối thoại giữa lãnh đạo nhà trường với giáo viên, nhân viên, họ</w:t>
      </w:r>
      <w:r>
        <w:rPr>
          <w:rFonts w:ascii="Times New Roman" w:hAnsi="Times New Roman" w:cs="Times New Roman"/>
          <w:sz w:val="28"/>
          <w:szCs w:val="28"/>
          <w:lang w:val="nb-NO"/>
        </w:rPr>
        <w:t>c sinh,</w:t>
      </w:r>
      <w:r w:rsidRPr="00EC27A1">
        <w:rPr>
          <w:rFonts w:ascii="Times New Roman" w:hAnsi="Times New Roman" w:cs="Times New Roman"/>
          <w:sz w:val="28"/>
          <w:szCs w:val="28"/>
          <w:lang w:val="nb-NO"/>
        </w:rPr>
        <w:t xml:space="preserve"> sinh viên đối với các cơ sở giáo dục. </w:t>
      </w:r>
    </w:p>
    <w:p w:rsidR="003A6BF5" w:rsidRPr="00EC27A1" w:rsidRDefault="003A6BF5" w:rsidP="004C607D">
      <w:pPr>
        <w:pStyle w:val="ListParagraph"/>
        <w:ind w:left="0"/>
        <w:jc w:val="both"/>
        <w:rPr>
          <w:rStyle w:val="BodyTextChar1"/>
          <w:b/>
          <w:bCs/>
          <w:i/>
          <w:iCs/>
          <w:spacing w:val="10"/>
          <w:sz w:val="28"/>
          <w:szCs w:val="28"/>
          <w:lang w:eastAsia="vi-VN"/>
        </w:rPr>
      </w:pPr>
      <w:r w:rsidRPr="00EC27A1">
        <w:rPr>
          <w:rStyle w:val="Bodytext2"/>
          <w:rFonts w:ascii="Times New Roman" w:hAnsi="Times New Roman" w:cs="Times New Roman"/>
          <w:b/>
          <w:bCs/>
          <w:sz w:val="28"/>
          <w:szCs w:val="28"/>
          <w:lang w:eastAsia="vi-VN"/>
        </w:rPr>
        <w:tab/>
      </w:r>
      <w:r w:rsidRPr="00EC27A1">
        <w:rPr>
          <w:rStyle w:val="BodytextBold"/>
          <w:b w:val="0"/>
          <w:bCs w:val="0"/>
          <w:i/>
          <w:iCs/>
          <w:sz w:val="28"/>
          <w:szCs w:val="28"/>
          <w:lang w:eastAsia="vi-VN"/>
        </w:rPr>
        <w:t>Tuyên truyền có trọng tâm, trọng điểm các ngày lễ lớn gắn với thường xuyên tuyên truyền, cổ động các phong trào thi đua yêu nước, và các cuộc vận động của lãnh đạo Sở Giáo dục và Đào tạo:</w:t>
      </w:r>
    </w:p>
    <w:p w:rsidR="003A6BF5" w:rsidRPr="009E65F4" w:rsidRDefault="003A6BF5" w:rsidP="009E65F4">
      <w:pPr>
        <w:pStyle w:val="ListParagraph"/>
        <w:ind w:left="0" w:firstLine="720"/>
        <w:jc w:val="both"/>
        <w:rPr>
          <w:rStyle w:val="BodyTextChar1"/>
          <w:sz w:val="28"/>
          <w:szCs w:val="28"/>
        </w:rPr>
      </w:pPr>
      <w:r w:rsidRPr="009E65F4">
        <w:rPr>
          <w:rStyle w:val="BodyTextChar1"/>
          <w:sz w:val="28"/>
          <w:szCs w:val="28"/>
        </w:rPr>
        <w:t>Bên cạnh việc tổ chức kỷ niệm các ngày lễ và kỷ niệm của đất nước, Ban Chấp hành Đảng bộ</w:t>
      </w:r>
      <w:r w:rsidRPr="009E65F4">
        <w:rPr>
          <w:rStyle w:val="BodyTextChar1"/>
          <w:b/>
          <w:bCs/>
          <w:sz w:val="28"/>
          <w:szCs w:val="28"/>
        </w:rPr>
        <w:t xml:space="preserve"> </w:t>
      </w:r>
      <w:r w:rsidRPr="009E65F4">
        <w:rPr>
          <w:rStyle w:val="BodyTextChar1"/>
          <w:sz w:val="28"/>
          <w:szCs w:val="28"/>
        </w:rPr>
        <w:t xml:space="preserve">tập trung tuyên truyền có trọng tâm, trọng điểm các ngày lễ lớn: Kỷ niệm thành lập Đảng (03/02); (30/4), kỷ niệm 124 năm ngày sinh Chủ tịch Hồ Chí Minh (19/5), truyền thống ngành Tuyên giáo (01/8), truyền thống công tác tổ chức cấp ủy của Đảng (14/10), ngày truyền thống công tác dân vận của Đảng (15/10), truyền thống ngành Kiểm tra Đảng (16/10), </w:t>
      </w:r>
      <w:r>
        <w:rPr>
          <w:rStyle w:val="BodyTextChar1"/>
          <w:sz w:val="28"/>
          <w:szCs w:val="28"/>
        </w:rPr>
        <w:t>t</w:t>
      </w:r>
      <w:r w:rsidRPr="009E65F4">
        <w:rPr>
          <w:rStyle w:val="BodyTextChar1"/>
          <w:sz w:val="28"/>
          <w:szCs w:val="28"/>
        </w:rPr>
        <w:t>ruyền thống Văn phòng cấp ủy (18/10))</w:t>
      </w:r>
    </w:p>
    <w:p w:rsidR="003A6BF5" w:rsidRPr="009E65F4" w:rsidRDefault="003A6BF5" w:rsidP="009E65F4">
      <w:pPr>
        <w:pStyle w:val="ListParagraph"/>
        <w:ind w:left="0" w:firstLine="720"/>
        <w:jc w:val="both"/>
        <w:rPr>
          <w:rStyle w:val="BodyTextChar1"/>
          <w:sz w:val="28"/>
          <w:szCs w:val="28"/>
        </w:rPr>
      </w:pPr>
      <w:r w:rsidRPr="009E65F4">
        <w:rPr>
          <w:rStyle w:val="BodyTextChar1"/>
          <w:sz w:val="28"/>
          <w:szCs w:val="28"/>
        </w:rPr>
        <w:t>Tiếp tục tuyên truyền Chương trình hành động của Thành ủy về thực hiện Thông báo kết luận số 242-TB/TW của Bộ Chính trị về tiếp tục thực hiện Nghị quyết Trung ương 2 khóa VIII phương hướng phát triển giáo dục và đào tạo đến năm 2020.</w:t>
      </w:r>
    </w:p>
    <w:p w:rsidR="003A6BF5" w:rsidRPr="009E65F4" w:rsidRDefault="003A6BF5" w:rsidP="009E65F4">
      <w:pPr>
        <w:pStyle w:val="ListParagraph"/>
        <w:ind w:left="0" w:firstLine="720"/>
        <w:jc w:val="both"/>
        <w:rPr>
          <w:rStyle w:val="BodyTextChar1"/>
          <w:sz w:val="28"/>
          <w:szCs w:val="28"/>
        </w:rPr>
      </w:pPr>
      <w:r w:rsidRPr="00EC27A1">
        <w:rPr>
          <w:rStyle w:val="BodyTextChar1"/>
          <w:sz w:val="28"/>
          <w:szCs w:val="28"/>
        </w:rPr>
        <w:t>Chú trọng tuyên truyền thực hiện các giải pháp của thành phố về bảo đảm an sinh xã hội, thường xuyên tuyên truyền về biển, đảo và biên giới quốc gia; kết hợp với đẩy mạnh tuyên truyền các cuộc vận động lớn của Ngành.</w:t>
      </w:r>
    </w:p>
    <w:p w:rsidR="003A6BF5" w:rsidRPr="00EC27A1" w:rsidRDefault="003A6BF5" w:rsidP="004C607D">
      <w:pPr>
        <w:pStyle w:val="BodyText"/>
        <w:widowControl w:val="0"/>
        <w:spacing w:after="0" w:line="240" w:lineRule="auto"/>
        <w:jc w:val="both"/>
        <w:rPr>
          <w:rStyle w:val="BodyTextChar1"/>
          <w:b/>
          <w:bCs/>
          <w:i/>
          <w:iCs/>
          <w:sz w:val="28"/>
          <w:szCs w:val="28"/>
          <w:lang w:val="en-US"/>
        </w:rPr>
      </w:pPr>
      <w:r w:rsidRPr="00EC27A1">
        <w:rPr>
          <w:rStyle w:val="BodytextBold"/>
          <w:b w:val="0"/>
          <w:bCs w:val="0"/>
          <w:i/>
          <w:iCs/>
          <w:sz w:val="28"/>
          <w:szCs w:val="28"/>
          <w:lang w:val="en-US" w:eastAsia="vi-VN"/>
        </w:rPr>
        <w:t xml:space="preserve"> </w:t>
      </w:r>
      <w:r>
        <w:rPr>
          <w:rStyle w:val="BodytextBold"/>
          <w:b w:val="0"/>
          <w:bCs w:val="0"/>
          <w:i/>
          <w:iCs/>
          <w:sz w:val="28"/>
          <w:szCs w:val="28"/>
          <w:lang w:val="en-US" w:eastAsia="vi-VN"/>
        </w:rPr>
        <w:tab/>
      </w:r>
      <w:r w:rsidRPr="00EC27A1">
        <w:rPr>
          <w:rStyle w:val="BodytextBold"/>
          <w:b w:val="0"/>
          <w:bCs w:val="0"/>
          <w:i/>
          <w:iCs/>
          <w:sz w:val="28"/>
          <w:szCs w:val="28"/>
          <w:lang w:eastAsia="vi-VN"/>
        </w:rPr>
        <w:t xml:space="preserve">Đẩy mạnh công tác </w:t>
      </w:r>
      <w:r w:rsidRPr="00EC27A1">
        <w:rPr>
          <w:rStyle w:val="BodytextBold"/>
          <w:b w:val="0"/>
          <w:bCs w:val="0"/>
          <w:i/>
          <w:iCs/>
          <w:sz w:val="28"/>
          <w:szCs w:val="28"/>
          <w:lang w:val="en-US" w:eastAsia="vi-VN"/>
        </w:rPr>
        <w:t xml:space="preserve">bồi dưỡng </w:t>
      </w:r>
      <w:r w:rsidRPr="00EC27A1">
        <w:rPr>
          <w:rStyle w:val="BodytextBold"/>
          <w:b w:val="0"/>
          <w:bCs w:val="0"/>
          <w:i/>
          <w:iCs/>
          <w:sz w:val="28"/>
          <w:szCs w:val="28"/>
          <w:lang w:eastAsia="vi-VN"/>
        </w:rPr>
        <w:t>giáo dục</w:t>
      </w:r>
      <w:r w:rsidRPr="00EC27A1">
        <w:rPr>
          <w:rStyle w:val="BodytextBold"/>
          <w:i/>
          <w:iCs/>
          <w:sz w:val="28"/>
          <w:szCs w:val="28"/>
          <w:lang w:eastAsia="vi-VN"/>
        </w:rPr>
        <w:t xml:space="preserve"> </w:t>
      </w:r>
      <w:r w:rsidRPr="00EC27A1">
        <w:rPr>
          <w:rStyle w:val="BodyTextChar1"/>
          <w:i/>
          <w:iCs/>
          <w:sz w:val="28"/>
          <w:szCs w:val="28"/>
        </w:rPr>
        <w:t>lý luận chính trị</w:t>
      </w:r>
      <w:r w:rsidRPr="00EC27A1">
        <w:rPr>
          <w:rStyle w:val="BodyTextChar1"/>
          <w:i/>
          <w:iCs/>
          <w:sz w:val="28"/>
          <w:szCs w:val="28"/>
          <w:lang w:val="en-US"/>
        </w:rPr>
        <w:t>:</w:t>
      </w:r>
      <w:r w:rsidRPr="00EC27A1">
        <w:rPr>
          <w:rStyle w:val="BodyTextChar1"/>
          <w:b/>
          <w:bCs/>
          <w:i/>
          <w:iCs/>
          <w:sz w:val="28"/>
          <w:szCs w:val="28"/>
        </w:rPr>
        <w:t xml:space="preserve"> </w:t>
      </w:r>
    </w:p>
    <w:p w:rsidR="003A6BF5" w:rsidRPr="00EC27A1" w:rsidRDefault="003A6BF5" w:rsidP="009E65F4">
      <w:pPr>
        <w:pStyle w:val="BodyText"/>
        <w:widowControl w:val="0"/>
        <w:spacing w:after="0" w:line="240" w:lineRule="auto"/>
        <w:ind w:firstLine="720"/>
        <w:jc w:val="both"/>
        <w:rPr>
          <w:rFonts w:ascii="Times New Roman" w:hAnsi="Times New Roman" w:cs="Times New Roman"/>
          <w:sz w:val="28"/>
          <w:szCs w:val="28"/>
        </w:rPr>
      </w:pPr>
      <w:r w:rsidRPr="00EC27A1">
        <w:rPr>
          <w:rStyle w:val="BodyTextChar1"/>
          <w:sz w:val="28"/>
          <w:szCs w:val="28"/>
          <w:lang w:val="en-US"/>
        </w:rPr>
        <w:t>K</w:t>
      </w:r>
      <w:r w:rsidRPr="00EC27A1">
        <w:rPr>
          <w:rStyle w:val="BodyTextChar1"/>
          <w:sz w:val="28"/>
          <w:szCs w:val="28"/>
        </w:rPr>
        <w:t>hông ngừng củng cố,</w:t>
      </w:r>
      <w:r w:rsidRPr="00EC27A1">
        <w:rPr>
          <w:rStyle w:val="BodyTextChar1"/>
          <w:sz w:val="28"/>
          <w:szCs w:val="28"/>
          <w:lang w:val="en-US"/>
        </w:rPr>
        <w:t xml:space="preserve"> </w:t>
      </w:r>
      <w:r w:rsidRPr="00EC27A1">
        <w:rPr>
          <w:rStyle w:val="BodyTextChar1"/>
          <w:sz w:val="28"/>
          <w:szCs w:val="28"/>
        </w:rPr>
        <w:t xml:space="preserve">nâng cao trình độ nhận thức của cán bộ, đảng viên, giáo viên, nhân viên; tăng cường các hình thức học tập bảo đảm các chương trình do </w:t>
      </w:r>
      <w:r w:rsidRPr="00EC27A1">
        <w:rPr>
          <w:rStyle w:val="BodyTextChar1"/>
          <w:sz w:val="28"/>
          <w:szCs w:val="28"/>
          <w:lang w:val="en-US"/>
        </w:rPr>
        <w:t>Đảng ủy Sở Giáo dục</w:t>
      </w:r>
      <w:r w:rsidRPr="00EC27A1">
        <w:rPr>
          <w:rStyle w:val="BodyTextChar1"/>
          <w:sz w:val="28"/>
          <w:szCs w:val="28"/>
        </w:rPr>
        <w:t xml:space="preserve"> và Ban Tuyên giáo Thành ủy </w:t>
      </w:r>
      <w:r w:rsidRPr="00EC27A1">
        <w:rPr>
          <w:rStyle w:val="BodyTextChar1"/>
          <w:sz w:val="28"/>
          <w:szCs w:val="28"/>
          <w:lang w:val="en-US"/>
        </w:rPr>
        <w:t>tổ chức, hàng năm tổ chức cho cán bộ, giảng viên, giáo viên, nhân viên nghe thời sự ít nhất 2 lần/năm</w:t>
      </w:r>
      <w:r w:rsidRPr="00EC27A1">
        <w:rPr>
          <w:rStyle w:val="BodyTextChar1"/>
          <w:sz w:val="28"/>
          <w:szCs w:val="28"/>
        </w:rPr>
        <w:t xml:space="preserve">; </w:t>
      </w:r>
    </w:p>
    <w:p w:rsidR="003A6BF5" w:rsidRPr="00E3784B" w:rsidRDefault="003A6BF5" w:rsidP="00E3784B">
      <w:pPr>
        <w:pStyle w:val="ListParagraph"/>
        <w:ind w:left="0" w:firstLine="720"/>
        <w:jc w:val="both"/>
        <w:rPr>
          <w:rFonts w:ascii="Times New Roman" w:hAnsi="Times New Roman" w:cs="Times New Roman"/>
          <w:sz w:val="28"/>
          <w:szCs w:val="28"/>
        </w:rPr>
      </w:pPr>
      <w:r w:rsidRPr="00EC27A1">
        <w:rPr>
          <w:rFonts w:ascii="Times New Roman" w:hAnsi="Times New Roman" w:cs="Times New Roman"/>
          <w:sz w:val="28"/>
          <w:szCs w:val="28"/>
        </w:rPr>
        <w:t>Phối hợp cùng Trung tâm bồi dưỡng Chính trị các quận, trường Cán bộ thành phố trong việc mở lớp, cử cán bộ đi học các lớp bồi dưỡng lý luận chính trị trung cấp và cao cấp nhằm nâng cao trình độ lý luận chính trị trong đội ngũ đáp ứng y</w:t>
      </w:r>
      <w:r>
        <w:rPr>
          <w:rFonts w:ascii="Times New Roman" w:hAnsi="Times New Roman" w:cs="Times New Roman"/>
          <w:sz w:val="28"/>
          <w:szCs w:val="28"/>
        </w:rPr>
        <w:t>ê</w:t>
      </w:r>
      <w:r w:rsidRPr="00EC27A1">
        <w:rPr>
          <w:rFonts w:ascii="Times New Roman" w:hAnsi="Times New Roman" w:cs="Times New Roman"/>
          <w:sz w:val="28"/>
          <w:szCs w:val="28"/>
        </w:rPr>
        <w:t>u cầu nhiệm vụ trong tình hình mới.</w:t>
      </w:r>
    </w:p>
    <w:p w:rsidR="003A6BF5" w:rsidRPr="00EC27A1" w:rsidRDefault="003A6BF5" w:rsidP="009E65F4">
      <w:pPr>
        <w:pStyle w:val="ListParagraph"/>
        <w:ind w:left="0" w:firstLine="720"/>
        <w:jc w:val="both"/>
        <w:rPr>
          <w:rFonts w:ascii="Times New Roman" w:hAnsi="Times New Roman" w:cs="Times New Roman"/>
          <w:sz w:val="28"/>
          <w:szCs w:val="28"/>
        </w:rPr>
      </w:pPr>
      <w:r w:rsidRPr="00EC27A1">
        <w:rPr>
          <w:rFonts w:ascii="Times New Roman" w:hAnsi="Times New Roman" w:cs="Times New Roman"/>
          <w:b/>
          <w:bCs/>
          <w:sz w:val="28"/>
          <w:szCs w:val="28"/>
        </w:rPr>
        <w:t>2. Công tác xây dựng tổ chức Đảng</w:t>
      </w:r>
      <w:r w:rsidRPr="00EC27A1">
        <w:rPr>
          <w:rFonts w:ascii="Times New Roman" w:hAnsi="Times New Roman" w:cs="Times New Roman"/>
          <w:sz w:val="28"/>
          <w:szCs w:val="28"/>
        </w:rPr>
        <w:t xml:space="preserve"> </w:t>
      </w:r>
    </w:p>
    <w:p w:rsidR="003A6BF5" w:rsidRPr="00EC27A1" w:rsidRDefault="003A6BF5" w:rsidP="00E3784B">
      <w:pPr>
        <w:pStyle w:val="ListParagraph"/>
        <w:tabs>
          <w:tab w:val="left" w:pos="720"/>
        </w:tabs>
        <w:ind w:left="0"/>
        <w:jc w:val="both"/>
        <w:rPr>
          <w:rFonts w:ascii="Times New Roman" w:hAnsi="Times New Roman" w:cs="Times New Roman"/>
          <w:i/>
          <w:iCs/>
          <w:sz w:val="28"/>
          <w:szCs w:val="28"/>
        </w:rPr>
      </w:pPr>
      <w:r>
        <w:rPr>
          <w:rFonts w:ascii="Times New Roman" w:hAnsi="Times New Roman" w:cs="Times New Roman"/>
          <w:i/>
          <w:iCs/>
          <w:sz w:val="28"/>
          <w:szCs w:val="28"/>
        </w:rPr>
        <w:tab/>
      </w:r>
      <w:r w:rsidRPr="00EC27A1">
        <w:rPr>
          <w:rFonts w:ascii="Times New Roman" w:hAnsi="Times New Roman" w:cs="Times New Roman"/>
          <w:i/>
          <w:iCs/>
          <w:sz w:val="28"/>
          <w:szCs w:val="28"/>
        </w:rPr>
        <w:t>Các chỉ tiêu phấn đấu:</w:t>
      </w:r>
    </w:p>
    <w:p w:rsidR="003A6BF5" w:rsidRPr="00EC27A1" w:rsidRDefault="003A6BF5" w:rsidP="009E65F4">
      <w:pPr>
        <w:ind w:firstLine="720"/>
        <w:jc w:val="both"/>
        <w:rPr>
          <w:rFonts w:ascii="Times New Roman" w:hAnsi="Times New Roman" w:cs="Times New Roman"/>
          <w:sz w:val="28"/>
          <w:szCs w:val="28"/>
        </w:rPr>
      </w:pPr>
      <w:r w:rsidRPr="00EC27A1">
        <w:rPr>
          <w:rFonts w:ascii="Times New Roman" w:hAnsi="Times New Roman" w:cs="Times New Roman"/>
          <w:sz w:val="28"/>
          <w:szCs w:val="28"/>
        </w:rPr>
        <w:t>Trong định kỳ đánh giá, phân loại hàng năm:</w:t>
      </w:r>
    </w:p>
    <w:p w:rsidR="003A6BF5" w:rsidRPr="00EC27A1" w:rsidRDefault="003A6BF5" w:rsidP="00E3784B">
      <w:pPr>
        <w:numPr>
          <w:ilvl w:val="1"/>
          <w:numId w:val="6"/>
        </w:numPr>
        <w:tabs>
          <w:tab w:val="clear" w:pos="1800"/>
          <w:tab w:val="left" w:pos="96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100% Đảng viên đủ tư cách.</w:t>
      </w:r>
    </w:p>
    <w:p w:rsidR="003A6BF5" w:rsidRPr="00EC27A1" w:rsidRDefault="003A6BF5" w:rsidP="00E3784B">
      <w:pPr>
        <w:numPr>
          <w:ilvl w:val="1"/>
          <w:numId w:val="6"/>
        </w:numPr>
        <w:tabs>
          <w:tab w:val="clear" w:pos="1800"/>
          <w:tab w:val="left" w:pos="960"/>
        </w:tabs>
        <w:ind w:left="0" w:firstLine="720"/>
        <w:jc w:val="both"/>
        <w:rPr>
          <w:rFonts w:ascii="Times New Roman" w:hAnsi="Times New Roman" w:cs="Times New Roman"/>
          <w:sz w:val="28"/>
          <w:szCs w:val="28"/>
        </w:rPr>
      </w:pPr>
      <w:r w:rsidRPr="00EC27A1">
        <w:rPr>
          <w:rFonts w:ascii="Times New Roman" w:hAnsi="Times New Roman" w:cs="Times New Roman"/>
          <w:sz w:val="28"/>
          <w:szCs w:val="28"/>
        </w:rPr>
        <w:t>Đảng bộ đạt “</w:t>
      </w:r>
      <w:r>
        <w:rPr>
          <w:rFonts w:ascii="Times New Roman" w:hAnsi="Times New Roman" w:cs="Times New Roman"/>
          <w:sz w:val="28"/>
          <w:szCs w:val="28"/>
        </w:rPr>
        <w:t>T</w:t>
      </w:r>
      <w:r w:rsidRPr="00EC27A1">
        <w:rPr>
          <w:rFonts w:ascii="Times New Roman" w:hAnsi="Times New Roman" w:cs="Times New Roman"/>
          <w:sz w:val="28"/>
          <w:szCs w:val="28"/>
        </w:rPr>
        <w:t xml:space="preserve">rong sạch, </w:t>
      </w:r>
      <w:r>
        <w:rPr>
          <w:rFonts w:ascii="Times New Roman" w:hAnsi="Times New Roman" w:cs="Times New Roman"/>
          <w:sz w:val="28"/>
          <w:szCs w:val="28"/>
        </w:rPr>
        <w:t>V</w:t>
      </w:r>
      <w:r w:rsidRPr="00EC27A1">
        <w:rPr>
          <w:rFonts w:ascii="Times New Roman" w:hAnsi="Times New Roman" w:cs="Times New Roman"/>
          <w:sz w:val="28"/>
          <w:szCs w:val="28"/>
        </w:rPr>
        <w:t>ững mạnh” trở lên</w:t>
      </w:r>
    </w:p>
    <w:p w:rsidR="003A6BF5" w:rsidRPr="00EC27A1" w:rsidRDefault="003A6BF5" w:rsidP="009E65F4">
      <w:pPr>
        <w:ind w:firstLine="720"/>
        <w:jc w:val="both"/>
        <w:rPr>
          <w:rFonts w:ascii="Times New Roman" w:hAnsi="Times New Roman" w:cs="Times New Roman"/>
          <w:sz w:val="28"/>
          <w:szCs w:val="28"/>
        </w:rPr>
      </w:pPr>
      <w:r w:rsidRPr="00EC27A1">
        <w:rPr>
          <w:rFonts w:ascii="Times New Roman" w:hAnsi="Times New Roman" w:cs="Times New Roman"/>
          <w:sz w:val="28"/>
          <w:szCs w:val="28"/>
        </w:rPr>
        <w:t>Phát triển từ 5 đến 6 đảng viên mỗ</w:t>
      </w:r>
      <w:r>
        <w:rPr>
          <w:rFonts w:ascii="Times New Roman" w:hAnsi="Times New Roman" w:cs="Times New Roman"/>
          <w:sz w:val="28"/>
          <w:szCs w:val="28"/>
        </w:rPr>
        <w:t>i năm,</w:t>
      </w:r>
      <w:r w:rsidRPr="00EC27A1">
        <w:rPr>
          <w:rFonts w:ascii="Times New Roman" w:hAnsi="Times New Roman" w:cs="Times New Roman"/>
          <w:sz w:val="28"/>
          <w:szCs w:val="28"/>
        </w:rPr>
        <w:t xml:space="preserve"> phấn đấu kết nạp từ 25 đến 30 đảng viên trong nhiệm kỳ 2015 - 2020.</w:t>
      </w:r>
    </w:p>
    <w:p w:rsidR="003A6BF5" w:rsidRPr="00EC27A1" w:rsidRDefault="003A6BF5" w:rsidP="009E65F4">
      <w:pPr>
        <w:ind w:firstLine="720"/>
        <w:jc w:val="both"/>
        <w:rPr>
          <w:rFonts w:ascii="Times New Roman" w:hAnsi="Times New Roman" w:cs="Times New Roman"/>
          <w:sz w:val="28"/>
          <w:szCs w:val="28"/>
        </w:rPr>
      </w:pPr>
      <w:r w:rsidRPr="00EC27A1">
        <w:rPr>
          <w:rFonts w:ascii="Times New Roman" w:hAnsi="Times New Roman" w:cs="Times New Roman"/>
          <w:sz w:val="28"/>
          <w:szCs w:val="28"/>
        </w:rPr>
        <w:t>Bồi dưỡng, giúp đỡ để 100% Đảng viên dự bị được chuyển chính thức đúng hạn.</w:t>
      </w:r>
    </w:p>
    <w:p w:rsidR="003A6BF5" w:rsidRPr="00EC27A1" w:rsidRDefault="003A6BF5" w:rsidP="009E65F4">
      <w:pPr>
        <w:ind w:firstLine="720"/>
        <w:jc w:val="both"/>
        <w:rPr>
          <w:rFonts w:ascii="Times New Roman" w:hAnsi="Times New Roman" w:cs="Times New Roman"/>
          <w:sz w:val="28"/>
          <w:szCs w:val="28"/>
        </w:rPr>
      </w:pPr>
      <w:r w:rsidRPr="00EC27A1">
        <w:rPr>
          <w:rFonts w:ascii="Times New Roman" w:hAnsi="Times New Roman" w:cs="Times New Roman"/>
          <w:sz w:val="28"/>
          <w:szCs w:val="28"/>
        </w:rPr>
        <w:t>100% Đảng viên tích cực học tập, tự nghiên cứu để nâng cao trình độ chính trị, chuyên môn, nghiệp vụ.</w:t>
      </w:r>
    </w:p>
    <w:p w:rsidR="003A6BF5" w:rsidRPr="00EC27A1" w:rsidRDefault="003A6BF5" w:rsidP="009E65F4">
      <w:pPr>
        <w:pStyle w:val="ListParagraph"/>
        <w:ind w:left="0" w:firstLine="720"/>
        <w:jc w:val="both"/>
        <w:rPr>
          <w:rFonts w:ascii="Times New Roman" w:hAnsi="Times New Roman" w:cs="Times New Roman"/>
          <w:i/>
          <w:iCs/>
          <w:sz w:val="28"/>
          <w:szCs w:val="28"/>
        </w:rPr>
      </w:pPr>
      <w:r w:rsidRPr="00EC27A1">
        <w:rPr>
          <w:rFonts w:ascii="Times New Roman" w:hAnsi="Times New Roman" w:cs="Times New Roman"/>
          <w:i/>
          <w:iCs/>
          <w:sz w:val="28"/>
          <w:szCs w:val="28"/>
        </w:rPr>
        <w:t>Biện pháp thực hiện:</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Đảng bộ tiếp tục thể hiện vai trò lãnh đạo toàn diện, là trung tâm đoàn kết trong toàn trường. Trung thành với đường lối chính trị của Đảng Cộng Sản Việt Nam, kiên định với chủ nghĩa Mác – Lênin và tư tưởng Hồ Chí Minh.</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Nghiêm chỉnh thực hiện “Quy chế dân chủ cơ sở” nhằm phát huy sức mạnh tập thể, xây dựng trường ngày một vững mạnh.</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Làm tốt công tác bảo vệ chính trị nội bộ, công tác đối ngoại.</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Bảo đảm sinh hoạt Đảng bộ</w:t>
      </w:r>
      <w:r>
        <w:rPr>
          <w:rFonts w:ascii="Times New Roman" w:hAnsi="Times New Roman" w:cs="Times New Roman"/>
          <w:sz w:val="28"/>
          <w:szCs w:val="28"/>
        </w:rPr>
        <w:t>, Chi bộ</w:t>
      </w:r>
      <w:r w:rsidRPr="00EC27A1">
        <w:rPr>
          <w:rFonts w:ascii="Times New Roman" w:hAnsi="Times New Roman" w:cs="Times New Roman"/>
          <w:sz w:val="28"/>
          <w:szCs w:val="28"/>
        </w:rPr>
        <w:t xml:space="preserve"> định kỳ, nội dung sinh họat có chất lượng, phân công Đảng viên tham gia các mặt công tác cụ thể và hợp lý.</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 xml:space="preserve">Xây dựng khối đoàn kết thống nhất trong chi bộ, thực hiện nguyên tắc tập trung dân chủ, thực hiện nghiêm túc việc tự phê bình và phê bình trong các hội nghị chi bộ hàng tháng, tuyệt đối không để xảy ra hiện tượng </w:t>
      </w:r>
      <w:r>
        <w:rPr>
          <w:rFonts w:ascii="Times New Roman" w:hAnsi="Times New Roman" w:cs="Times New Roman"/>
          <w:sz w:val="28"/>
          <w:szCs w:val="28"/>
        </w:rPr>
        <w:t>mất đoàn kết</w:t>
      </w:r>
      <w:r w:rsidRPr="00EC27A1">
        <w:rPr>
          <w:rFonts w:ascii="Times New Roman" w:hAnsi="Times New Roman" w:cs="Times New Roman"/>
          <w:sz w:val="28"/>
          <w:szCs w:val="28"/>
        </w:rPr>
        <w:t xml:space="preserve"> trong chi bộ. Mỗi đảng viên phải tự giác đặt mình trong sự quản lý của chi bộ, tham gia sinh họat đầy đủ theo quy định.</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 xml:space="preserve">Thường xuyên chú trọng, chăm lo công tác bồi dưỡng, phát triển đảng viên. Đặc biệt quan tâm đến đội ngũ giảng viên và cán bộ chủ chốt. Phân công cụ thể đảng viên giúp đỡ quần chúng, kiên quyết đưa ra khỏi đội ngũ cảm tình đảng những người có thời gian thử thách quá lâu mà không thể phát triển được. </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Có chế độ khuyến khích và thực hiện việc học tập bắt buộc đối với đảng viên và cán bộ, giảng viên, giáo viên, nhân viên về trình độ chuyên môn nghiệp vụ, quản lý và chính trị, tạo nguồn cán bộ dự bị cho các chức danh trong nhà trường.</w:t>
      </w:r>
    </w:p>
    <w:p w:rsidR="003A6BF5" w:rsidRPr="00EC27A1" w:rsidRDefault="003A6BF5" w:rsidP="009E65F4">
      <w:pPr>
        <w:ind w:firstLine="720"/>
        <w:jc w:val="both"/>
        <w:rPr>
          <w:rFonts w:ascii="Times New Roman" w:hAnsi="Times New Roman" w:cs="Times New Roman"/>
          <w:sz w:val="28"/>
          <w:szCs w:val="28"/>
        </w:rPr>
      </w:pPr>
      <w:r w:rsidRPr="00EC27A1">
        <w:rPr>
          <w:rFonts w:ascii="Times New Roman" w:hAnsi="Times New Roman" w:cs="Times New Roman"/>
          <w:b/>
          <w:bCs/>
          <w:sz w:val="28"/>
          <w:szCs w:val="28"/>
        </w:rPr>
        <w:t>3. Công tác tổ chức - cán bộ:</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Lãnh đạo chỉ đạo chính quyền hàng năm thực hiện công tác rà soát quy hoạch đội ngũ cán bộ chủ chốt quản lý các đơn vị phòng, khoa và quản lý đơn vị trường theo đúng quy trình hướng dẫn. Xác định đây là công tác quan trọng được tiến hành hàng năm, thường xuyên liên tục và để dảm bảo luôn luôn có đội ngũ cán bộ kế cận có đủ năng lực trình độ chuyên môn, uy tín, đạo đức và cơ cấu để tham gia vào công tác lãnh đạo quản lý của nhà trường.</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Đội ngũ cán bộ được quy hoạch phải đạt chuẩn theo quy định về chuyên môn nghiệp vụ, vị trí việc làm cũng như trình độ lý luận chính trị và phải được thực hiện từ cấp cơ sở thông qua các hội đồng trường và các tổ chức đoàn thể trong trường.</w:t>
      </w:r>
    </w:p>
    <w:p w:rsidR="003A6BF5" w:rsidRPr="00E3784B"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Trên cơ sở cán bộ được quy hoạch. Ban Chấp hành Đảng bộ, Ban giám hiệu nhà trường có kế hoạch cử đưa đi đào tạo, bồi dưỡng.</w:t>
      </w:r>
    </w:p>
    <w:p w:rsidR="003A6BF5" w:rsidRPr="00EC27A1" w:rsidRDefault="003A6BF5" w:rsidP="00E3784B">
      <w:pPr>
        <w:ind w:firstLine="720"/>
        <w:jc w:val="both"/>
        <w:rPr>
          <w:rFonts w:ascii="Times New Roman" w:hAnsi="Times New Roman" w:cs="Times New Roman"/>
          <w:i/>
          <w:iCs/>
          <w:sz w:val="28"/>
          <w:szCs w:val="28"/>
        </w:rPr>
      </w:pPr>
      <w:r w:rsidRPr="00EC27A1">
        <w:rPr>
          <w:rFonts w:ascii="Times New Roman" w:hAnsi="Times New Roman" w:cs="Times New Roman"/>
          <w:i/>
          <w:iCs/>
          <w:sz w:val="28"/>
          <w:szCs w:val="28"/>
        </w:rPr>
        <w:t>Các chỉ tiêu phấn đấu:</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- 100% cán bộ được quy hoạch phải đảm bảo đúng chuẩn quy định</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 xml:space="preserve">- 100% cán bộ quy hoạch đảm bảo đúng cơ cấu độ tuổi, thành phần theo quy định </w:t>
      </w:r>
    </w:p>
    <w:p w:rsidR="003A6BF5" w:rsidRPr="00EC27A1" w:rsidRDefault="003A6BF5" w:rsidP="009E65F4">
      <w:pPr>
        <w:ind w:firstLine="720"/>
        <w:jc w:val="both"/>
        <w:rPr>
          <w:rFonts w:ascii="Times New Roman" w:hAnsi="Times New Roman" w:cs="Times New Roman"/>
          <w:i/>
          <w:iCs/>
          <w:sz w:val="28"/>
          <w:szCs w:val="28"/>
        </w:rPr>
      </w:pPr>
      <w:r w:rsidRPr="00EC27A1">
        <w:rPr>
          <w:rFonts w:ascii="Times New Roman" w:hAnsi="Times New Roman" w:cs="Times New Roman"/>
          <w:i/>
          <w:iCs/>
          <w:sz w:val="28"/>
          <w:szCs w:val="28"/>
        </w:rPr>
        <w:t>Biện pháp thực hiện:</w:t>
      </w:r>
    </w:p>
    <w:p w:rsidR="003A6BF5" w:rsidRPr="00EC27A1" w:rsidRDefault="003A6BF5" w:rsidP="009E65F4">
      <w:pPr>
        <w:ind w:firstLine="720"/>
        <w:jc w:val="both"/>
        <w:rPr>
          <w:rFonts w:ascii="Times New Roman" w:hAnsi="Times New Roman" w:cs="Times New Roman"/>
          <w:sz w:val="28"/>
          <w:szCs w:val="28"/>
        </w:rPr>
      </w:pPr>
      <w:r w:rsidRPr="00EC27A1">
        <w:rPr>
          <w:rFonts w:ascii="Times New Roman" w:hAnsi="Times New Roman" w:cs="Times New Roman"/>
          <w:sz w:val="28"/>
          <w:szCs w:val="28"/>
        </w:rPr>
        <w:t>- Thường xuyên rà soát quy hoạch bổ sung nguồn nhân sự cán bộ quản lý</w:t>
      </w:r>
    </w:p>
    <w:p w:rsidR="003A6BF5" w:rsidRPr="00EC27A1" w:rsidRDefault="003A6BF5" w:rsidP="009E65F4">
      <w:pPr>
        <w:ind w:firstLine="720"/>
        <w:jc w:val="both"/>
        <w:rPr>
          <w:rFonts w:ascii="Times New Roman" w:hAnsi="Times New Roman" w:cs="Times New Roman"/>
          <w:sz w:val="28"/>
          <w:szCs w:val="28"/>
        </w:rPr>
      </w:pPr>
      <w:r w:rsidRPr="00EC27A1">
        <w:rPr>
          <w:rFonts w:ascii="Times New Roman" w:hAnsi="Times New Roman" w:cs="Times New Roman"/>
          <w:sz w:val="28"/>
          <w:szCs w:val="28"/>
        </w:rPr>
        <w:t>- Ban Chấp hành Đảng bộ, Ban giám Hiệu, Công đoàn, Đoàn thanh niên có trách nhiệm quan tâm sâu sát trong lãnh đạo, chỉ đạo thực hiện công tác quy hoạch cán bộ.</w:t>
      </w:r>
    </w:p>
    <w:p w:rsidR="003A6BF5" w:rsidRPr="00EC27A1" w:rsidRDefault="003A6BF5" w:rsidP="009E65F4">
      <w:pPr>
        <w:ind w:firstLine="720"/>
        <w:jc w:val="both"/>
        <w:rPr>
          <w:rFonts w:ascii="Times New Roman" w:hAnsi="Times New Roman" w:cs="Times New Roman"/>
          <w:sz w:val="28"/>
          <w:szCs w:val="28"/>
        </w:rPr>
      </w:pPr>
      <w:r w:rsidRPr="00EC27A1">
        <w:rPr>
          <w:rFonts w:ascii="Times New Roman" w:hAnsi="Times New Roman" w:cs="Times New Roman"/>
          <w:sz w:val="28"/>
          <w:szCs w:val="28"/>
        </w:rPr>
        <w:t>- Lãnh đạo, chỉ đạo các đơn vị có liên quan xây dựng kế hoạch đào tạo, bồi dưỡng nguồn nhân sự, nguồn kinh phí để thực hiện công tác quy hoạch cán bộ.</w:t>
      </w:r>
    </w:p>
    <w:p w:rsidR="003A6BF5" w:rsidRPr="00EC27A1" w:rsidRDefault="003A6BF5" w:rsidP="009E65F4">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4. Công tác kiểm tra giám sát:</w:t>
      </w:r>
    </w:p>
    <w:p w:rsidR="003A6BF5" w:rsidRPr="00EC27A1" w:rsidRDefault="003A6BF5" w:rsidP="009E65F4">
      <w:pPr>
        <w:ind w:firstLine="720"/>
        <w:jc w:val="both"/>
        <w:rPr>
          <w:rFonts w:ascii="Times New Roman" w:hAnsi="Times New Roman" w:cs="Times New Roman"/>
          <w:sz w:val="28"/>
          <w:szCs w:val="28"/>
        </w:rPr>
      </w:pPr>
      <w:r w:rsidRPr="00EC27A1">
        <w:rPr>
          <w:rFonts w:ascii="Times New Roman" w:hAnsi="Times New Roman" w:cs="Times New Roman"/>
          <w:sz w:val="28"/>
          <w:szCs w:val="28"/>
        </w:rPr>
        <w:t>Căn cứ phương hướng nhiệm vụ và nghị quyết của Đảng bộ nhiệm kỳ 2015 - 2020, chỉ thị của Đảng ủy cấp trên và của Đảng ủy trường về thực hiện nhiệm vụ Kiểm tra, giám sát xây dựng Đảng, chỉ đạo của Ủy ban kiểm tra cấp trên về công tác kiểm tra, giám sát theo điều lệ Đảng, Ủy ban Kiểm tra của Đảng bộ nhiệm kỳ 2015 – 2020 sẽ xây dựng kế hoạch, chương trình kiểm tra, giám sát hàng năm phù hợp với tình hình của Đảng bộ và của Nhà trường và thực hiện đúng kế hoạch tiến độ đề ra</w:t>
      </w:r>
    </w:p>
    <w:p w:rsidR="003A6BF5" w:rsidRPr="00EC27A1" w:rsidRDefault="003A6BF5" w:rsidP="009E65F4">
      <w:pPr>
        <w:ind w:firstLine="720"/>
        <w:jc w:val="both"/>
        <w:rPr>
          <w:rFonts w:ascii="Times New Roman" w:hAnsi="Times New Roman" w:cs="Times New Roman"/>
          <w:b/>
          <w:bCs/>
          <w:sz w:val="28"/>
          <w:szCs w:val="28"/>
        </w:rPr>
      </w:pPr>
      <w:r w:rsidRPr="00EC27A1">
        <w:rPr>
          <w:rFonts w:ascii="Times New Roman" w:hAnsi="Times New Roman" w:cs="Times New Roman"/>
          <w:b/>
          <w:bCs/>
          <w:sz w:val="28"/>
          <w:szCs w:val="28"/>
        </w:rPr>
        <w:t xml:space="preserve">5. Công tác Dân vận và lãnh đạo Đoàn thể </w:t>
      </w:r>
    </w:p>
    <w:p w:rsidR="003A6BF5" w:rsidRPr="00EC27A1" w:rsidRDefault="003A6BF5" w:rsidP="009E65F4">
      <w:pPr>
        <w:ind w:firstLine="720"/>
        <w:jc w:val="both"/>
        <w:rPr>
          <w:rFonts w:ascii="Times New Roman" w:hAnsi="Times New Roman" w:cs="Times New Roman"/>
          <w:b/>
          <w:bCs/>
          <w:i/>
          <w:iCs/>
          <w:sz w:val="28"/>
          <w:szCs w:val="28"/>
        </w:rPr>
      </w:pPr>
      <w:r w:rsidRPr="00AF5E4C">
        <w:rPr>
          <w:rFonts w:ascii="Times New Roman" w:hAnsi="Times New Roman" w:cs="Times New Roman"/>
          <w:b/>
          <w:bCs/>
          <w:i/>
          <w:iCs/>
          <w:sz w:val="28"/>
          <w:szCs w:val="28"/>
        </w:rPr>
        <w:t>Công tác Dân vận</w:t>
      </w:r>
    </w:p>
    <w:p w:rsidR="003A6BF5" w:rsidRPr="00EC27A1" w:rsidRDefault="003A6BF5" w:rsidP="009E65F4">
      <w:pPr>
        <w:shd w:val="clear" w:color="auto" w:fill="FFFFFF"/>
        <w:ind w:firstLine="720"/>
        <w:jc w:val="both"/>
        <w:rPr>
          <w:rFonts w:ascii="Times New Roman" w:hAnsi="Times New Roman" w:cs="Times New Roman"/>
          <w:color w:val="000000"/>
          <w:sz w:val="28"/>
          <w:szCs w:val="28"/>
        </w:rPr>
      </w:pPr>
      <w:r w:rsidRPr="00EC27A1">
        <w:rPr>
          <w:rFonts w:ascii="Times New Roman" w:hAnsi="Times New Roman" w:cs="Times New Roman"/>
          <w:color w:val="000000"/>
          <w:sz w:val="28"/>
          <w:szCs w:val="28"/>
        </w:rPr>
        <w:t>Tiếp tục tuyên truyề</w:t>
      </w:r>
      <w:r>
        <w:rPr>
          <w:rFonts w:ascii="Times New Roman" w:hAnsi="Times New Roman" w:cs="Times New Roman"/>
          <w:color w:val="000000"/>
          <w:sz w:val="28"/>
          <w:szCs w:val="28"/>
        </w:rPr>
        <w:t>n đường</w:t>
      </w:r>
      <w:r w:rsidRPr="00EC27A1">
        <w:rPr>
          <w:rFonts w:ascii="Times New Roman" w:hAnsi="Times New Roman" w:cs="Times New Roman"/>
          <w:color w:val="000000"/>
          <w:sz w:val="28"/>
          <w:szCs w:val="28"/>
        </w:rPr>
        <w:t xml:space="preserve"> lối chủ</w:t>
      </w:r>
      <w:r>
        <w:rPr>
          <w:rFonts w:ascii="Times New Roman" w:hAnsi="Times New Roman" w:cs="Times New Roman"/>
          <w:color w:val="000000"/>
          <w:sz w:val="28"/>
          <w:szCs w:val="28"/>
        </w:rPr>
        <w:t xml:space="preserve"> trươ</w:t>
      </w:r>
      <w:r w:rsidRPr="00EC27A1">
        <w:rPr>
          <w:rFonts w:ascii="Times New Roman" w:hAnsi="Times New Roman" w:cs="Times New Roman"/>
          <w:color w:val="000000"/>
          <w:sz w:val="28"/>
          <w:szCs w:val="28"/>
        </w:rPr>
        <w:t>ng của Ðảng, chính sách củ</w:t>
      </w:r>
      <w:r>
        <w:rPr>
          <w:rFonts w:ascii="Times New Roman" w:hAnsi="Times New Roman" w:cs="Times New Roman"/>
          <w:color w:val="000000"/>
          <w:sz w:val="28"/>
          <w:szCs w:val="28"/>
        </w:rPr>
        <w:t>a Nhà nước</w:t>
      </w:r>
      <w:r w:rsidRPr="00EC27A1">
        <w:rPr>
          <w:rFonts w:ascii="Times New Roman" w:hAnsi="Times New Roman" w:cs="Times New Roman"/>
          <w:color w:val="000000"/>
          <w:sz w:val="28"/>
          <w:szCs w:val="28"/>
        </w:rPr>
        <w:t xml:space="preserve"> về công tác dân vận cho toàn thể</w:t>
      </w:r>
      <w:r>
        <w:rPr>
          <w:rFonts w:ascii="Times New Roman" w:hAnsi="Times New Roman" w:cs="Times New Roman"/>
          <w:color w:val="000000"/>
          <w:sz w:val="28"/>
          <w:szCs w:val="28"/>
        </w:rPr>
        <w:t xml:space="preserve"> đ</w:t>
      </w:r>
      <w:r w:rsidRPr="00EC27A1">
        <w:rPr>
          <w:rFonts w:ascii="Times New Roman" w:hAnsi="Times New Roman" w:cs="Times New Roman"/>
          <w:color w:val="000000"/>
          <w:sz w:val="28"/>
          <w:szCs w:val="28"/>
        </w:rPr>
        <w:t>ội ngũ cán bộ</w:t>
      </w:r>
      <w:r>
        <w:rPr>
          <w:rFonts w:ascii="Times New Roman" w:hAnsi="Times New Roman" w:cs="Times New Roman"/>
          <w:color w:val="000000"/>
          <w:sz w:val="28"/>
          <w:szCs w:val="28"/>
        </w:rPr>
        <w:t>, đ</w:t>
      </w:r>
      <w:r w:rsidRPr="00EC27A1">
        <w:rPr>
          <w:rFonts w:ascii="Times New Roman" w:hAnsi="Times New Roman" w:cs="Times New Roman"/>
          <w:color w:val="000000"/>
          <w:sz w:val="28"/>
          <w:szCs w:val="28"/>
        </w:rPr>
        <w:t>ảng viên, nhân viên, học sinh, sinh viên trong nhà tr</w:t>
      </w:r>
      <w:r>
        <w:rPr>
          <w:rFonts w:ascii="Times New Roman" w:hAnsi="Times New Roman" w:cs="Times New Roman"/>
          <w:color w:val="000000"/>
          <w:sz w:val="28"/>
          <w:szCs w:val="28"/>
        </w:rPr>
        <w:t>ườ</w:t>
      </w:r>
      <w:r w:rsidRPr="00EC27A1">
        <w:rPr>
          <w:rFonts w:ascii="Times New Roman" w:hAnsi="Times New Roman" w:cs="Times New Roman"/>
          <w:color w:val="000000"/>
          <w:sz w:val="28"/>
          <w:szCs w:val="28"/>
        </w:rPr>
        <w:t>ng.</w:t>
      </w:r>
    </w:p>
    <w:p w:rsidR="003A6BF5" w:rsidRPr="00EC27A1" w:rsidRDefault="003A6BF5" w:rsidP="009E65F4">
      <w:pPr>
        <w:shd w:val="clear" w:color="auto" w:fill="FFFFFF"/>
        <w:ind w:firstLine="720"/>
        <w:jc w:val="both"/>
        <w:rPr>
          <w:rFonts w:ascii="Times New Roman" w:hAnsi="Times New Roman" w:cs="Times New Roman"/>
          <w:color w:val="000000"/>
          <w:sz w:val="28"/>
          <w:szCs w:val="28"/>
        </w:rPr>
      </w:pPr>
      <w:r w:rsidRPr="00EC27A1">
        <w:rPr>
          <w:rFonts w:ascii="Times New Roman" w:hAnsi="Times New Roman" w:cs="Times New Roman"/>
          <w:color w:val="000000"/>
          <w:sz w:val="28"/>
          <w:szCs w:val="28"/>
        </w:rPr>
        <w:t>Tiếp tục bổ sung, hoàn thiện Quy chế tổ chức và hoạ</w:t>
      </w:r>
      <w:r>
        <w:rPr>
          <w:rFonts w:ascii="Times New Roman" w:hAnsi="Times New Roman" w:cs="Times New Roman"/>
          <w:color w:val="000000"/>
          <w:sz w:val="28"/>
          <w:szCs w:val="28"/>
        </w:rPr>
        <w:t>t đ</w:t>
      </w:r>
      <w:r w:rsidRPr="00EC27A1">
        <w:rPr>
          <w:rFonts w:ascii="Times New Roman" w:hAnsi="Times New Roman" w:cs="Times New Roman"/>
          <w:color w:val="000000"/>
          <w:sz w:val="28"/>
          <w:szCs w:val="28"/>
        </w:rPr>
        <w:t>ộng dân vận củ</w:t>
      </w:r>
      <w:r>
        <w:rPr>
          <w:rFonts w:ascii="Times New Roman" w:hAnsi="Times New Roman" w:cs="Times New Roman"/>
          <w:color w:val="000000"/>
          <w:sz w:val="28"/>
          <w:szCs w:val="28"/>
        </w:rPr>
        <w:t>a Nhà trườ</w:t>
      </w:r>
      <w:r w:rsidRPr="00EC27A1">
        <w:rPr>
          <w:rFonts w:ascii="Times New Roman" w:hAnsi="Times New Roman" w:cs="Times New Roman"/>
          <w:color w:val="000000"/>
          <w:sz w:val="28"/>
          <w:szCs w:val="28"/>
        </w:rPr>
        <w:t>ng.</w:t>
      </w:r>
    </w:p>
    <w:p w:rsidR="003A6BF5" w:rsidRPr="00EC27A1" w:rsidRDefault="003A6BF5" w:rsidP="009E65F4">
      <w:pPr>
        <w:shd w:val="clear" w:color="auto" w:fill="FFFFFF"/>
        <w:ind w:firstLine="720"/>
        <w:jc w:val="both"/>
        <w:rPr>
          <w:rFonts w:ascii="Times New Roman" w:hAnsi="Times New Roman" w:cs="Times New Roman"/>
          <w:color w:val="000000"/>
          <w:sz w:val="28"/>
          <w:szCs w:val="28"/>
        </w:rPr>
      </w:pPr>
      <w:r w:rsidRPr="00EC27A1">
        <w:rPr>
          <w:rFonts w:ascii="Times New Roman" w:hAnsi="Times New Roman" w:cs="Times New Roman"/>
          <w:color w:val="000000"/>
          <w:sz w:val="28"/>
          <w:szCs w:val="28"/>
        </w:rPr>
        <w:t>Thực hiện cõ chế chế phối hợp hoạ</w:t>
      </w:r>
      <w:r>
        <w:rPr>
          <w:rFonts w:ascii="Times New Roman" w:hAnsi="Times New Roman" w:cs="Times New Roman"/>
          <w:color w:val="000000"/>
          <w:sz w:val="28"/>
          <w:szCs w:val="28"/>
        </w:rPr>
        <w:t>t đ</w:t>
      </w:r>
      <w:r w:rsidRPr="00EC27A1">
        <w:rPr>
          <w:rFonts w:ascii="Times New Roman" w:hAnsi="Times New Roman" w:cs="Times New Roman"/>
          <w:color w:val="000000"/>
          <w:sz w:val="28"/>
          <w:szCs w:val="28"/>
        </w:rPr>
        <w:t>ộng dân vận giữ</w:t>
      </w:r>
      <w:r>
        <w:rPr>
          <w:rFonts w:ascii="Times New Roman" w:hAnsi="Times New Roman" w:cs="Times New Roman"/>
          <w:color w:val="000000"/>
          <w:sz w:val="28"/>
          <w:szCs w:val="28"/>
        </w:rPr>
        <w:t>a các đơ</w:t>
      </w:r>
      <w:r w:rsidRPr="00EC27A1">
        <w:rPr>
          <w:rFonts w:ascii="Times New Roman" w:hAnsi="Times New Roman" w:cs="Times New Roman"/>
          <w:color w:val="000000"/>
          <w:sz w:val="28"/>
          <w:szCs w:val="28"/>
        </w:rPr>
        <w:t>n vị tro</w:t>
      </w:r>
      <w:r>
        <w:rPr>
          <w:rFonts w:ascii="Times New Roman" w:hAnsi="Times New Roman" w:cs="Times New Roman"/>
          <w:color w:val="000000"/>
          <w:sz w:val="28"/>
          <w:szCs w:val="28"/>
        </w:rPr>
        <w:t>ng Nhà trườn</w:t>
      </w:r>
      <w:r w:rsidRPr="00EC27A1">
        <w:rPr>
          <w:rFonts w:ascii="Times New Roman" w:hAnsi="Times New Roman" w:cs="Times New Roman"/>
          <w:color w:val="000000"/>
          <w:sz w:val="28"/>
          <w:szCs w:val="28"/>
        </w:rPr>
        <w:t>g.</w:t>
      </w:r>
    </w:p>
    <w:p w:rsidR="003A6BF5" w:rsidRPr="00EC27A1" w:rsidRDefault="003A6BF5" w:rsidP="009E65F4">
      <w:pPr>
        <w:shd w:val="clear" w:color="auto" w:fill="FFFFFF"/>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Nâng cao hơ</w:t>
      </w:r>
      <w:r w:rsidRPr="00EC27A1">
        <w:rPr>
          <w:rFonts w:ascii="Times New Roman" w:hAnsi="Times New Roman" w:cs="Times New Roman"/>
          <w:color w:val="000000"/>
          <w:sz w:val="28"/>
          <w:szCs w:val="28"/>
        </w:rPr>
        <w:t>n nữa vai trò của tổ chứ</w:t>
      </w:r>
      <w:r>
        <w:rPr>
          <w:rFonts w:ascii="Times New Roman" w:hAnsi="Times New Roman" w:cs="Times New Roman"/>
          <w:color w:val="000000"/>
          <w:sz w:val="28"/>
          <w:szCs w:val="28"/>
        </w:rPr>
        <w:t>c Công đ</w:t>
      </w:r>
      <w:r w:rsidRPr="00EC27A1">
        <w:rPr>
          <w:rFonts w:ascii="Times New Roman" w:hAnsi="Times New Roman" w:cs="Times New Roman"/>
          <w:color w:val="000000"/>
          <w:sz w:val="28"/>
          <w:szCs w:val="28"/>
        </w:rPr>
        <w:t>oàn, Ðoàn Thanh niên, Hội Sinh viên, trong hoạ</w:t>
      </w:r>
      <w:r>
        <w:rPr>
          <w:rFonts w:ascii="Times New Roman" w:hAnsi="Times New Roman" w:cs="Times New Roman"/>
          <w:color w:val="000000"/>
          <w:sz w:val="28"/>
          <w:szCs w:val="28"/>
        </w:rPr>
        <w:t>t đ</w:t>
      </w:r>
      <w:r w:rsidRPr="00EC27A1">
        <w:rPr>
          <w:rFonts w:ascii="Times New Roman" w:hAnsi="Times New Roman" w:cs="Times New Roman"/>
          <w:color w:val="000000"/>
          <w:sz w:val="28"/>
          <w:szCs w:val="28"/>
        </w:rPr>
        <w:t>ộng dân vận củ</w:t>
      </w:r>
      <w:r>
        <w:rPr>
          <w:rFonts w:ascii="Times New Roman" w:hAnsi="Times New Roman" w:cs="Times New Roman"/>
          <w:color w:val="000000"/>
          <w:sz w:val="28"/>
          <w:szCs w:val="28"/>
        </w:rPr>
        <w:t>a Nhà trươn</w:t>
      </w:r>
      <w:r w:rsidRPr="00EC27A1">
        <w:rPr>
          <w:rFonts w:ascii="Times New Roman" w:hAnsi="Times New Roman" w:cs="Times New Roman"/>
          <w:color w:val="000000"/>
          <w:sz w:val="28"/>
          <w:szCs w:val="28"/>
        </w:rPr>
        <w:t>g.</w:t>
      </w:r>
    </w:p>
    <w:p w:rsidR="003A6BF5" w:rsidRPr="00EC27A1" w:rsidRDefault="003A6BF5" w:rsidP="009E65F4">
      <w:pPr>
        <w:shd w:val="clear" w:color="auto" w:fill="FFFFFF"/>
        <w:ind w:firstLine="720"/>
        <w:jc w:val="both"/>
        <w:rPr>
          <w:rFonts w:ascii="Times New Roman" w:hAnsi="Times New Roman" w:cs="Times New Roman"/>
          <w:color w:val="000000"/>
          <w:sz w:val="28"/>
          <w:szCs w:val="28"/>
        </w:rPr>
      </w:pPr>
      <w:r w:rsidRPr="00EC27A1">
        <w:rPr>
          <w:rFonts w:ascii="Times New Roman" w:hAnsi="Times New Roman" w:cs="Times New Roman"/>
          <w:color w:val="000000"/>
          <w:sz w:val="28"/>
          <w:szCs w:val="28"/>
        </w:rPr>
        <w:t>Phát huy hiệu quả hoạ</w:t>
      </w:r>
      <w:r>
        <w:rPr>
          <w:rFonts w:ascii="Times New Roman" w:hAnsi="Times New Roman" w:cs="Times New Roman"/>
          <w:color w:val="000000"/>
          <w:sz w:val="28"/>
          <w:szCs w:val="28"/>
        </w:rPr>
        <w:t>t đ</w:t>
      </w:r>
      <w:r w:rsidRPr="00EC27A1">
        <w:rPr>
          <w:rFonts w:ascii="Times New Roman" w:hAnsi="Times New Roman" w:cs="Times New Roman"/>
          <w:color w:val="000000"/>
          <w:sz w:val="28"/>
          <w:szCs w:val="28"/>
        </w:rPr>
        <w:t>ộng của các tổ chức có chứ</w:t>
      </w:r>
      <w:r>
        <w:rPr>
          <w:rFonts w:ascii="Times New Roman" w:hAnsi="Times New Roman" w:cs="Times New Roman"/>
          <w:color w:val="000000"/>
          <w:sz w:val="28"/>
          <w:szCs w:val="28"/>
        </w:rPr>
        <w:t>c nă</w:t>
      </w:r>
      <w:r w:rsidRPr="00EC27A1">
        <w:rPr>
          <w:rFonts w:ascii="Times New Roman" w:hAnsi="Times New Roman" w:cs="Times New Roman"/>
          <w:color w:val="000000"/>
          <w:sz w:val="28"/>
          <w:szCs w:val="28"/>
        </w:rPr>
        <w:t>ng giám sát công tác dân vận (UBKT Ðảng ủ</w:t>
      </w:r>
      <w:r>
        <w:rPr>
          <w:rFonts w:ascii="Times New Roman" w:hAnsi="Times New Roman" w:cs="Times New Roman"/>
          <w:color w:val="000000"/>
          <w:sz w:val="28"/>
          <w:szCs w:val="28"/>
        </w:rPr>
        <w:t>y, UBKT Công đ</w:t>
      </w:r>
      <w:r w:rsidRPr="00EC27A1">
        <w:rPr>
          <w:rFonts w:ascii="Times New Roman" w:hAnsi="Times New Roman" w:cs="Times New Roman"/>
          <w:color w:val="000000"/>
          <w:sz w:val="28"/>
          <w:szCs w:val="28"/>
        </w:rPr>
        <w:t>oàn, Thanh tra Nhân dân).</w:t>
      </w:r>
    </w:p>
    <w:p w:rsidR="003A6BF5" w:rsidRPr="00EC27A1" w:rsidRDefault="003A6BF5" w:rsidP="009E65F4">
      <w:pPr>
        <w:ind w:firstLine="720"/>
        <w:jc w:val="both"/>
        <w:rPr>
          <w:rFonts w:ascii="Times New Roman" w:hAnsi="Times New Roman" w:cs="Times New Roman"/>
          <w:b/>
          <w:bCs/>
          <w:i/>
          <w:iCs/>
          <w:sz w:val="28"/>
          <w:szCs w:val="28"/>
        </w:rPr>
      </w:pPr>
      <w:r w:rsidRPr="00EC27A1">
        <w:rPr>
          <w:rFonts w:ascii="Times New Roman" w:hAnsi="Times New Roman" w:cs="Times New Roman"/>
          <w:b/>
          <w:bCs/>
          <w:i/>
          <w:iCs/>
          <w:sz w:val="28"/>
          <w:szCs w:val="28"/>
        </w:rPr>
        <w:t xml:space="preserve">Xây dựng tổ chức Công đoàn </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Phát huy tinh thần làm chủ tập thể, tạo nội lực mới, thực hiện tốt chức năng và nhiệm vụ của tổ chứ</w:t>
      </w:r>
      <w:r>
        <w:rPr>
          <w:rFonts w:ascii="Times New Roman" w:hAnsi="Times New Roman" w:cs="Times New Roman"/>
          <w:sz w:val="28"/>
          <w:szCs w:val="28"/>
        </w:rPr>
        <w:t>c C</w:t>
      </w:r>
      <w:r w:rsidRPr="00EC27A1">
        <w:rPr>
          <w:rFonts w:ascii="Times New Roman" w:hAnsi="Times New Roman" w:cs="Times New Roman"/>
          <w:sz w:val="28"/>
          <w:szCs w:val="28"/>
        </w:rPr>
        <w:t>ông đoàn.Vận động cán bộ, giảng viên, giáo viên, nhân viên thi đua hoàn thành tốt nhiệm vụ chính trị của nhà trường, đóng góp trí tuệ và sức lực để tạo nên các nguồn thu sự nghiệp cho trường nhằm chăm lo tốt hơn nữa cho đời sống công đoàn viên. Phấn đấu xây dựng tổ chứ</w:t>
      </w:r>
      <w:r>
        <w:rPr>
          <w:rFonts w:ascii="Times New Roman" w:hAnsi="Times New Roman" w:cs="Times New Roman"/>
          <w:sz w:val="28"/>
          <w:szCs w:val="28"/>
        </w:rPr>
        <w:t>c C</w:t>
      </w:r>
      <w:r w:rsidRPr="00EC27A1">
        <w:rPr>
          <w:rFonts w:ascii="Times New Roman" w:hAnsi="Times New Roman" w:cs="Times New Roman"/>
          <w:sz w:val="28"/>
          <w:szCs w:val="28"/>
        </w:rPr>
        <w:t>ông đoàn xếp loại hàng năm đạt “Vững mạ</w:t>
      </w:r>
      <w:r>
        <w:rPr>
          <w:rFonts w:ascii="Times New Roman" w:hAnsi="Times New Roman" w:cs="Times New Roman"/>
          <w:sz w:val="28"/>
          <w:szCs w:val="28"/>
        </w:rPr>
        <w:t>nh X</w:t>
      </w:r>
      <w:r w:rsidRPr="00EC27A1">
        <w:rPr>
          <w:rFonts w:ascii="Times New Roman" w:hAnsi="Times New Roman" w:cs="Times New Roman"/>
          <w:sz w:val="28"/>
          <w:szCs w:val="28"/>
        </w:rPr>
        <w:t>uất sắc”.</w:t>
      </w:r>
    </w:p>
    <w:p w:rsidR="003A6BF5" w:rsidRPr="00EC27A1" w:rsidRDefault="003A6BF5" w:rsidP="00E4551D">
      <w:pPr>
        <w:ind w:firstLine="720"/>
        <w:jc w:val="both"/>
        <w:rPr>
          <w:rFonts w:ascii="Times New Roman" w:hAnsi="Times New Roman" w:cs="Times New Roman"/>
          <w:i/>
          <w:iCs/>
          <w:sz w:val="28"/>
          <w:szCs w:val="28"/>
        </w:rPr>
      </w:pPr>
      <w:r w:rsidRPr="00EC27A1">
        <w:rPr>
          <w:rFonts w:ascii="Times New Roman" w:hAnsi="Times New Roman" w:cs="Times New Roman"/>
          <w:i/>
          <w:iCs/>
          <w:sz w:val="28"/>
          <w:szCs w:val="28"/>
        </w:rPr>
        <w:t>Các chỉ tiêu phấn đấu:</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Kết nạp 100% người lao động vào tổ chứ</w:t>
      </w:r>
      <w:r>
        <w:rPr>
          <w:rFonts w:ascii="Times New Roman" w:hAnsi="Times New Roman" w:cs="Times New Roman"/>
          <w:sz w:val="28"/>
          <w:szCs w:val="28"/>
        </w:rPr>
        <w:t>c C</w:t>
      </w:r>
      <w:r w:rsidRPr="00EC27A1">
        <w:rPr>
          <w:rFonts w:ascii="Times New Roman" w:hAnsi="Times New Roman" w:cs="Times New Roman"/>
          <w:sz w:val="28"/>
          <w:szCs w:val="28"/>
        </w:rPr>
        <w:t>ông đoàn.</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Chủ trì và phát động phong trào thi đua trong toàn trường, tổng kết thi đua hàng năm đạt chỉ tiêu:</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- 15% chiến sĩ thi đua cấp cơ sở và 20% giáo viên giỏi các cấp</w:t>
      </w:r>
    </w:p>
    <w:p w:rsidR="003A6BF5" w:rsidRPr="00E3784B" w:rsidRDefault="003A6BF5" w:rsidP="00E3784B">
      <w:pPr>
        <w:ind w:firstLine="720"/>
        <w:jc w:val="both"/>
        <w:rPr>
          <w:rFonts w:ascii="Times New Roman" w:hAnsi="Times New Roman" w:cs="Times New Roman"/>
          <w:sz w:val="28"/>
          <w:szCs w:val="28"/>
        </w:rPr>
      </w:pPr>
      <w:r w:rsidRPr="00EC27A1">
        <w:rPr>
          <w:rFonts w:ascii="Times New Roman" w:hAnsi="Times New Roman" w:cs="Times New Roman"/>
          <w:sz w:val="28"/>
          <w:szCs w:val="28"/>
        </w:rPr>
        <w:t>- 95% lao động giỏi</w:t>
      </w:r>
    </w:p>
    <w:p w:rsidR="003A6BF5" w:rsidRPr="00EC27A1" w:rsidRDefault="003A6BF5" w:rsidP="00E4551D">
      <w:pPr>
        <w:ind w:firstLine="720"/>
        <w:jc w:val="both"/>
        <w:rPr>
          <w:rFonts w:ascii="Times New Roman" w:hAnsi="Times New Roman" w:cs="Times New Roman"/>
          <w:i/>
          <w:iCs/>
          <w:sz w:val="28"/>
          <w:szCs w:val="28"/>
        </w:rPr>
      </w:pPr>
      <w:r w:rsidRPr="00EC27A1">
        <w:rPr>
          <w:rFonts w:ascii="Times New Roman" w:hAnsi="Times New Roman" w:cs="Times New Roman"/>
          <w:i/>
          <w:iCs/>
          <w:sz w:val="28"/>
          <w:szCs w:val="28"/>
        </w:rPr>
        <w:t>Biện pháp thực hiện:</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Kịp thời phát hiện và đề xuất khen thưởng các cá nhân điển hình xuất sắc của Trường.</w:t>
      </w:r>
    </w:p>
    <w:p w:rsidR="003A6BF5"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Tạo điều kiện thuận lợi cho các tổ chức đoàn thể cử đại diện tham gia vào các hoạt động chuyên môn của nhà trường.</w:t>
      </w:r>
    </w:p>
    <w:p w:rsidR="003A6BF5" w:rsidRPr="00EC27A1" w:rsidRDefault="003A6BF5" w:rsidP="00E4551D">
      <w:pPr>
        <w:ind w:firstLine="720"/>
        <w:jc w:val="both"/>
        <w:rPr>
          <w:rFonts w:ascii="Times New Roman" w:hAnsi="Times New Roman" w:cs="Times New Roman"/>
          <w:sz w:val="28"/>
          <w:szCs w:val="28"/>
        </w:rPr>
      </w:pPr>
    </w:p>
    <w:p w:rsidR="003A6BF5" w:rsidRPr="00EC27A1" w:rsidRDefault="003A6BF5" w:rsidP="00E4551D">
      <w:pPr>
        <w:ind w:firstLine="720"/>
        <w:jc w:val="both"/>
        <w:rPr>
          <w:rFonts w:ascii="Times New Roman" w:hAnsi="Times New Roman" w:cs="Times New Roman"/>
          <w:b/>
          <w:bCs/>
          <w:i/>
          <w:iCs/>
          <w:sz w:val="28"/>
          <w:szCs w:val="28"/>
        </w:rPr>
      </w:pPr>
      <w:r w:rsidRPr="00EC27A1">
        <w:rPr>
          <w:rFonts w:ascii="Times New Roman" w:hAnsi="Times New Roman" w:cs="Times New Roman"/>
          <w:b/>
          <w:bCs/>
          <w:i/>
          <w:iCs/>
          <w:sz w:val="28"/>
          <w:szCs w:val="28"/>
        </w:rPr>
        <w:t xml:space="preserve">Xây dựng tổ chức Đoàn thanh niên và Hội sinh viên: </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Tổ chức tốt và nhiều các hoạt động ngoại khóa, đa dạng hóa các loại hình sinh hoạt nhằm lôi kéo đông đảo họ</w:t>
      </w:r>
      <w:r>
        <w:rPr>
          <w:rFonts w:ascii="Times New Roman" w:hAnsi="Times New Roman" w:cs="Times New Roman"/>
          <w:sz w:val="28"/>
          <w:szCs w:val="28"/>
        </w:rPr>
        <w:t xml:space="preserve">c sinh, </w:t>
      </w:r>
      <w:r w:rsidRPr="00EC27A1">
        <w:rPr>
          <w:rFonts w:ascii="Times New Roman" w:hAnsi="Times New Roman" w:cs="Times New Roman"/>
          <w:sz w:val="28"/>
          <w:szCs w:val="28"/>
        </w:rPr>
        <w:t>sinh viên đến với Đoàn, Hội. Nâng chất lượng các hoạt động Đoàn – Hội.</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Triển khai thực hiện có hiệu quả chủ đề từng năm học gắn với việc đẩy mạnh thực hiện chương trình năm học của Đoàn Thanh niên – Hội Sinh viên do Thành – Hội tổ chức.</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Tăng cường hoạt động hỗ trợ sinh viên, giảng viên trẻ học tập, sáng tạo, nghiên cứu khoa học. Đẩy mạnh cuộc vận động “Nhà giáo trẻ tiêu biểu”, “Cán bộ, viên chức trẻ, giỏi, thân thiện”, phong trào “Học sinh 3 rèn luyện” và “Học sinh 3 tích cực”; làm nòng cốt cùng với Hội Sinh viên thực hiện có hiệu quả cuộc vận động “Sinh viên 5 tốt”.</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Chỉ đạo công tác Đoàn thanh niên: tập trung giáo dục đoàn viên thanh niên về chính trị tư tưởng, đạo đức lối sống, pháp luật và truyền thống dân tộ</w:t>
      </w:r>
      <w:r>
        <w:rPr>
          <w:rFonts w:ascii="Times New Roman" w:hAnsi="Times New Roman" w:cs="Times New Roman"/>
          <w:sz w:val="28"/>
          <w:szCs w:val="28"/>
        </w:rPr>
        <w:t>c</w:t>
      </w:r>
      <w:r w:rsidRPr="00EC27A1">
        <w:rPr>
          <w:rFonts w:ascii="Times New Roman" w:hAnsi="Times New Roman" w:cs="Times New Roman"/>
          <w:sz w:val="28"/>
          <w:szCs w:val="28"/>
        </w:rPr>
        <w:t>; tích cực phong trào xung kích xây dựng và bảo vệ Tổ quố</w:t>
      </w:r>
      <w:r>
        <w:rPr>
          <w:rFonts w:ascii="Times New Roman" w:hAnsi="Times New Roman" w:cs="Times New Roman"/>
          <w:sz w:val="28"/>
          <w:szCs w:val="28"/>
        </w:rPr>
        <w:t>c</w:t>
      </w:r>
      <w:r w:rsidRPr="00EC27A1">
        <w:rPr>
          <w:rFonts w:ascii="Times New Roman" w:hAnsi="Times New Roman" w:cs="Times New Roman"/>
          <w:sz w:val="28"/>
          <w:szCs w:val="28"/>
        </w:rPr>
        <w:t>; phong trào đồng hành với thanh niên; mở rộng các mặt trận đoàn kết, tập hợp thanh niên xây dựng Đoàn vững mạnh; quy hoạch, bồi dưỡng cán bộ chủ chốt và phát triển đảng trong họ</w:t>
      </w:r>
      <w:r>
        <w:rPr>
          <w:rFonts w:ascii="Times New Roman" w:hAnsi="Times New Roman" w:cs="Times New Roman"/>
          <w:sz w:val="28"/>
          <w:szCs w:val="28"/>
        </w:rPr>
        <w:t>c sinh,</w:t>
      </w:r>
      <w:r w:rsidRPr="00EC27A1">
        <w:rPr>
          <w:rFonts w:ascii="Times New Roman" w:hAnsi="Times New Roman" w:cs="Times New Roman"/>
          <w:sz w:val="28"/>
          <w:szCs w:val="28"/>
        </w:rPr>
        <w:t xml:space="preserve"> sinh viên.</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Chỉ đạo công tác Hội sinh viên: tập trung các hoạt động tình nguyện như tiếp sức mùa thi, mùa hè xanh, xuân tình nguyện; hỗ trợ nhà trọ, học bổng, việc làm … cho họ</w:t>
      </w:r>
      <w:r>
        <w:rPr>
          <w:rFonts w:ascii="Times New Roman" w:hAnsi="Times New Roman" w:cs="Times New Roman"/>
          <w:sz w:val="28"/>
          <w:szCs w:val="28"/>
        </w:rPr>
        <w:t>c sinh,</w:t>
      </w:r>
      <w:r w:rsidRPr="00EC27A1">
        <w:rPr>
          <w:rFonts w:ascii="Times New Roman" w:hAnsi="Times New Roman" w:cs="Times New Roman"/>
          <w:sz w:val="28"/>
          <w:szCs w:val="28"/>
        </w:rPr>
        <w:t xml:space="preserve"> sinh viên và tích cực tham gia các hoạt động của nhà trường, cụm Sinh viên và Hộ</w:t>
      </w:r>
      <w:r>
        <w:rPr>
          <w:rFonts w:ascii="Times New Roman" w:hAnsi="Times New Roman" w:cs="Times New Roman"/>
          <w:sz w:val="28"/>
          <w:szCs w:val="28"/>
        </w:rPr>
        <w:t>i Sinh viên</w:t>
      </w:r>
      <w:r w:rsidRPr="00EC27A1">
        <w:rPr>
          <w:rFonts w:ascii="Times New Roman" w:hAnsi="Times New Roman" w:cs="Times New Roman"/>
          <w:sz w:val="28"/>
          <w:szCs w:val="28"/>
        </w:rPr>
        <w:t xml:space="preserve"> thành phố.</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Chỉ đạo Đoàn trường THPT Lý Tự Trọng: tập trung các chương trình “Dự bị Đoàn viên”, “Khi tôi 18”, các hoạt động hướng nghiệp, ... và tham gia đầy đủ các hoạt động chung của trường, của cụm THPT và của Sở giáo dục.</w:t>
      </w:r>
    </w:p>
    <w:p w:rsidR="003A6BF5" w:rsidRPr="00EC27A1" w:rsidRDefault="003A6BF5" w:rsidP="004C607D">
      <w:pPr>
        <w:jc w:val="both"/>
        <w:rPr>
          <w:rFonts w:ascii="Times New Roman" w:hAnsi="Times New Roman" w:cs="Times New Roman"/>
          <w:i/>
          <w:iCs/>
          <w:sz w:val="28"/>
          <w:szCs w:val="28"/>
        </w:rPr>
      </w:pPr>
      <w:r w:rsidRPr="00EC27A1">
        <w:rPr>
          <w:rFonts w:ascii="Times New Roman" w:hAnsi="Times New Roman" w:cs="Times New Roman"/>
          <w:b/>
          <w:bCs/>
          <w:sz w:val="28"/>
          <w:szCs w:val="28"/>
        </w:rPr>
        <w:tab/>
      </w:r>
      <w:r w:rsidRPr="00EC27A1">
        <w:rPr>
          <w:rFonts w:ascii="Times New Roman" w:hAnsi="Times New Roman" w:cs="Times New Roman"/>
          <w:i/>
          <w:iCs/>
          <w:sz w:val="28"/>
          <w:szCs w:val="28"/>
        </w:rPr>
        <w:t xml:space="preserve">Các chỉ tiêu phấn đấu </w:t>
      </w:r>
    </w:p>
    <w:p w:rsidR="003A6BF5" w:rsidRPr="00EC27A1" w:rsidRDefault="003A6BF5" w:rsidP="004C607D">
      <w:pPr>
        <w:jc w:val="both"/>
        <w:rPr>
          <w:rFonts w:ascii="Times New Roman" w:hAnsi="Times New Roman" w:cs="Times New Roman"/>
          <w:sz w:val="28"/>
          <w:szCs w:val="28"/>
        </w:rPr>
      </w:pPr>
      <w:r w:rsidRPr="00EC27A1">
        <w:rPr>
          <w:rFonts w:ascii="Times New Roman" w:hAnsi="Times New Roman" w:cs="Times New Roman"/>
          <w:sz w:val="28"/>
          <w:szCs w:val="28"/>
        </w:rPr>
        <w:tab/>
        <w:t>- Đưa tỉ lệ đoàn viên trong học sinh - sinh viên đạt 50 – 60 % (cuối nhiệm kỳ)</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 Xây dựng các l</w:t>
      </w:r>
      <w:r>
        <w:rPr>
          <w:rFonts w:ascii="Times New Roman" w:hAnsi="Times New Roman" w:cs="Times New Roman"/>
          <w:sz w:val="28"/>
          <w:szCs w:val="28"/>
        </w:rPr>
        <w:t>oại</w:t>
      </w:r>
      <w:r w:rsidRPr="00EC27A1">
        <w:rPr>
          <w:rFonts w:ascii="Times New Roman" w:hAnsi="Times New Roman" w:cs="Times New Roman"/>
          <w:sz w:val="28"/>
          <w:szCs w:val="28"/>
        </w:rPr>
        <w:t xml:space="preserve"> hình sinh họat hấp dẫn, phong phú cho đoàn thanh niên, thu hút 70 – 80% tham gia.</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 Đẩy mạnh phong trào thi đua học tốt trong họ</w:t>
      </w:r>
      <w:r>
        <w:rPr>
          <w:rFonts w:ascii="Times New Roman" w:hAnsi="Times New Roman" w:cs="Times New Roman"/>
          <w:sz w:val="28"/>
          <w:szCs w:val="28"/>
        </w:rPr>
        <w:t xml:space="preserve">c sinh, sinh viên; </w:t>
      </w:r>
      <w:r w:rsidRPr="00EC27A1">
        <w:rPr>
          <w:rFonts w:ascii="Times New Roman" w:hAnsi="Times New Roman" w:cs="Times New Roman"/>
          <w:sz w:val="28"/>
          <w:szCs w:val="28"/>
        </w:rPr>
        <w:t xml:space="preserve">dạy tốt và phục vụ tốt trong công tác đoàn, phấn đấu đạt 30% đoàn viên </w:t>
      </w:r>
      <w:r>
        <w:rPr>
          <w:rFonts w:ascii="Times New Roman" w:hAnsi="Times New Roman" w:cs="Times New Roman"/>
          <w:sz w:val="28"/>
          <w:szCs w:val="28"/>
        </w:rPr>
        <w:t>học sinh, sinh viên</w:t>
      </w:r>
      <w:r w:rsidRPr="00EC27A1">
        <w:rPr>
          <w:rFonts w:ascii="Times New Roman" w:hAnsi="Times New Roman" w:cs="Times New Roman"/>
          <w:sz w:val="28"/>
          <w:szCs w:val="28"/>
        </w:rPr>
        <w:t xml:space="preserve"> khá giỏi.</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 xml:space="preserve">- Hằng năm giới thiệu ít nhất 50 đoàn viên ưu tú là giảng viên, nhân viên còn trong tuổi đoàn và </w:t>
      </w:r>
      <w:r>
        <w:rPr>
          <w:rFonts w:ascii="Times New Roman" w:hAnsi="Times New Roman" w:cs="Times New Roman"/>
          <w:sz w:val="28"/>
          <w:szCs w:val="28"/>
        </w:rPr>
        <w:t>học sinh, sinh viên</w:t>
      </w:r>
      <w:r w:rsidRPr="00EC27A1">
        <w:rPr>
          <w:rFonts w:ascii="Times New Roman" w:hAnsi="Times New Roman" w:cs="Times New Roman"/>
          <w:sz w:val="28"/>
          <w:szCs w:val="28"/>
        </w:rPr>
        <w:t xml:space="preserve"> để tạo nguồn phát triển đảng và phấn đấu giới thiệu được ít nhất 5 họ</w:t>
      </w:r>
      <w:r>
        <w:rPr>
          <w:rFonts w:ascii="Times New Roman" w:hAnsi="Times New Roman" w:cs="Times New Roman"/>
          <w:sz w:val="28"/>
          <w:szCs w:val="28"/>
        </w:rPr>
        <w:t>c sinh, sinh viên</w:t>
      </w:r>
      <w:r w:rsidRPr="00EC27A1">
        <w:rPr>
          <w:rFonts w:ascii="Times New Roman" w:hAnsi="Times New Roman" w:cs="Times New Roman"/>
          <w:sz w:val="28"/>
          <w:szCs w:val="28"/>
        </w:rPr>
        <w:t xml:space="preserve"> được kết nạp đảng.</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 Căn cứ vào nhiệm vụ chính trị của nhà trường, của tổ chức Đoàn – Hội để xây dựng các công trình thanh niên, những công việc trọng tâm có ý nghĩa thiết thực:</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 xml:space="preserve">- Xây dựng phương án sinh hoạt Đoàn - Hội theo </w:t>
      </w:r>
      <w:r>
        <w:rPr>
          <w:rFonts w:ascii="Times New Roman" w:hAnsi="Times New Roman" w:cs="Times New Roman"/>
          <w:sz w:val="28"/>
          <w:szCs w:val="28"/>
        </w:rPr>
        <w:t xml:space="preserve">chương trình </w:t>
      </w:r>
      <w:r w:rsidRPr="00EC27A1">
        <w:rPr>
          <w:rFonts w:ascii="Times New Roman" w:hAnsi="Times New Roman" w:cs="Times New Roman"/>
          <w:sz w:val="28"/>
          <w:szCs w:val="28"/>
        </w:rPr>
        <w:t>học chế</w:t>
      </w:r>
      <w:r>
        <w:rPr>
          <w:rFonts w:ascii="Times New Roman" w:hAnsi="Times New Roman" w:cs="Times New Roman"/>
          <w:sz w:val="28"/>
          <w:szCs w:val="28"/>
        </w:rPr>
        <w:t xml:space="preserve"> tín chỉ của sinh viên đang theo học tại các khoa hiện nay</w:t>
      </w:r>
      <w:r w:rsidRPr="00EC27A1">
        <w:rPr>
          <w:rFonts w:ascii="Times New Roman" w:hAnsi="Times New Roman" w:cs="Times New Roman"/>
          <w:sz w:val="28"/>
          <w:szCs w:val="28"/>
        </w:rPr>
        <w:t>.</w:t>
      </w:r>
    </w:p>
    <w:p w:rsidR="003A6BF5" w:rsidRPr="00EC27A1" w:rsidRDefault="003A6BF5" w:rsidP="00E3784B">
      <w:pPr>
        <w:ind w:firstLine="720"/>
        <w:jc w:val="both"/>
        <w:rPr>
          <w:rFonts w:ascii="Times New Roman" w:hAnsi="Times New Roman" w:cs="Times New Roman"/>
          <w:sz w:val="28"/>
          <w:szCs w:val="28"/>
        </w:rPr>
      </w:pPr>
      <w:r w:rsidRPr="00EC27A1">
        <w:rPr>
          <w:rFonts w:ascii="Times New Roman" w:hAnsi="Times New Roman" w:cs="Times New Roman"/>
          <w:sz w:val="28"/>
          <w:szCs w:val="28"/>
        </w:rPr>
        <w:t>- Xây dựng trang Web thi online trực tuyến (tổ chức các hội thi về học tập, giáo dục chính trị tư tưởng, đạo đức lối sống, pháp luật, truyền thống dân tộc,..)</w:t>
      </w:r>
    </w:p>
    <w:p w:rsidR="003A6BF5" w:rsidRPr="00EC27A1" w:rsidRDefault="003A6BF5" w:rsidP="00E4551D">
      <w:pPr>
        <w:ind w:firstLine="720"/>
        <w:jc w:val="both"/>
        <w:rPr>
          <w:rFonts w:ascii="Times New Roman" w:hAnsi="Times New Roman" w:cs="Times New Roman"/>
          <w:i/>
          <w:iCs/>
          <w:sz w:val="28"/>
          <w:szCs w:val="28"/>
        </w:rPr>
      </w:pPr>
      <w:r w:rsidRPr="00EC27A1">
        <w:rPr>
          <w:rFonts w:ascii="Times New Roman" w:hAnsi="Times New Roman" w:cs="Times New Roman"/>
          <w:sz w:val="28"/>
          <w:szCs w:val="28"/>
        </w:rPr>
        <w:t>- Sửa chữa, xây tặng ít nhấ</w:t>
      </w:r>
      <w:r>
        <w:rPr>
          <w:rFonts w:ascii="Times New Roman" w:hAnsi="Times New Roman" w:cs="Times New Roman"/>
          <w:sz w:val="28"/>
          <w:szCs w:val="28"/>
        </w:rPr>
        <w:t xml:space="preserve">t 02 </w:t>
      </w:r>
      <w:r w:rsidRPr="00EC27A1">
        <w:rPr>
          <w:rFonts w:ascii="Times New Roman" w:hAnsi="Times New Roman" w:cs="Times New Roman"/>
          <w:sz w:val="28"/>
          <w:szCs w:val="28"/>
        </w:rPr>
        <w:t>căn nhà tình bạn cho đoàn viên thanh niên của trường có hoàn cảnh gia đình khó khăn.</w:t>
      </w:r>
    </w:p>
    <w:p w:rsidR="003A6BF5" w:rsidRPr="00EC27A1" w:rsidRDefault="003A6BF5" w:rsidP="00E4551D">
      <w:pPr>
        <w:ind w:firstLine="720"/>
        <w:jc w:val="both"/>
        <w:rPr>
          <w:rFonts w:ascii="Times New Roman" w:hAnsi="Times New Roman" w:cs="Times New Roman"/>
          <w:i/>
          <w:iCs/>
          <w:sz w:val="28"/>
          <w:szCs w:val="28"/>
        </w:rPr>
      </w:pPr>
      <w:r w:rsidRPr="00EC27A1">
        <w:rPr>
          <w:rFonts w:ascii="Times New Roman" w:hAnsi="Times New Roman" w:cs="Times New Roman"/>
          <w:i/>
          <w:iCs/>
          <w:sz w:val="28"/>
          <w:szCs w:val="28"/>
        </w:rPr>
        <w:t xml:space="preserve">Biện pháp thực hiện: </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 xml:space="preserve">- Nâng cấp Đoàn trường từ Đoàn cơ sở lên thành </w:t>
      </w:r>
      <w:r>
        <w:rPr>
          <w:rFonts w:ascii="Times New Roman" w:hAnsi="Times New Roman" w:cs="Times New Roman"/>
          <w:sz w:val="28"/>
          <w:szCs w:val="28"/>
        </w:rPr>
        <w:t xml:space="preserve">tổ chức </w:t>
      </w:r>
      <w:r w:rsidRPr="00EC27A1">
        <w:rPr>
          <w:rFonts w:ascii="Times New Roman" w:hAnsi="Times New Roman" w:cs="Times New Roman"/>
          <w:sz w:val="28"/>
          <w:szCs w:val="28"/>
        </w:rPr>
        <w:t>Đoàn tương đương (Tương đương Quận – Huyện, các trường Đại học lớn) tiến tới thành lập Đoàn khoa. Mỗi Đoàn khoa có văn phòng làm việc tại Khoa.</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 Thành lập Trung tâm hỗ trợ học sinh - sinh viên.</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 xml:space="preserve">- </w:t>
      </w:r>
      <w:r>
        <w:rPr>
          <w:rFonts w:ascii="Times New Roman" w:hAnsi="Times New Roman" w:cs="Times New Roman"/>
          <w:sz w:val="28"/>
          <w:szCs w:val="28"/>
        </w:rPr>
        <w:t>Phối hợp c</w:t>
      </w:r>
      <w:r w:rsidRPr="00EC27A1">
        <w:rPr>
          <w:rFonts w:ascii="Times New Roman" w:hAnsi="Times New Roman" w:cs="Times New Roman"/>
          <w:sz w:val="28"/>
          <w:szCs w:val="28"/>
        </w:rPr>
        <w:t xml:space="preserve">ùng nhà trường </w:t>
      </w:r>
      <w:r>
        <w:rPr>
          <w:rFonts w:ascii="Times New Roman" w:hAnsi="Times New Roman" w:cs="Times New Roman"/>
          <w:sz w:val="28"/>
          <w:szCs w:val="28"/>
        </w:rPr>
        <w:t xml:space="preserve">quản lý </w:t>
      </w:r>
      <w:r w:rsidRPr="00EC27A1">
        <w:rPr>
          <w:rFonts w:ascii="Times New Roman" w:hAnsi="Times New Roman" w:cs="Times New Roman"/>
          <w:sz w:val="28"/>
          <w:szCs w:val="28"/>
        </w:rPr>
        <w:t>ký túc xá, sân bãi họat động thể dục thể thao, các hoạt động văn hóa, … phục vụ họ</w:t>
      </w:r>
      <w:r>
        <w:rPr>
          <w:rFonts w:ascii="Times New Roman" w:hAnsi="Times New Roman" w:cs="Times New Roman"/>
          <w:sz w:val="28"/>
          <w:szCs w:val="28"/>
        </w:rPr>
        <w:t xml:space="preserve">c sinh, </w:t>
      </w:r>
      <w:r w:rsidRPr="00EC27A1">
        <w:rPr>
          <w:rFonts w:ascii="Times New Roman" w:hAnsi="Times New Roman" w:cs="Times New Roman"/>
          <w:sz w:val="28"/>
          <w:szCs w:val="28"/>
        </w:rPr>
        <w:t>sinh viên.</w:t>
      </w:r>
    </w:p>
    <w:p w:rsidR="003A6BF5" w:rsidRPr="00EC27A1" w:rsidRDefault="003A6BF5" w:rsidP="00E4551D">
      <w:pPr>
        <w:ind w:firstLine="720"/>
        <w:jc w:val="both"/>
        <w:rPr>
          <w:rFonts w:ascii="Times New Roman" w:hAnsi="Times New Roman" w:cs="Times New Roman"/>
          <w:sz w:val="28"/>
          <w:szCs w:val="28"/>
        </w:rPr>
      </w:pPr>
      <w:r w:rsidRPr="00EC27A1">
        <w:rPr>
          <w:rFonts w:ascii="Times New Roman" w:hAnsi="Times New Roman" w:cs="Times New Roman"/>
          <w:sz w:val="28"/>
          <w:szCs w:val="28"/>
        </w:rPr>
        <w:t>- Cùng nhà trường xây dựng Hội cựu học sinh trường Lý Tự Trọng.</w:t>
      </w:r>
    </w:p>
    <w:p w:rsidR="003A6BF5" w:rsidRPr="00EC27A1" w:rsidRDefault="003A6BF5" w:rsidP="00E4551D">
      <w:pPr>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EC27A1">
        <w:rPr>
          <w:rFonts w:ascii="Times New Roman" w:hAnsi="Times New Roman" w:cs="Times New Roman"/>
          <w:sz w:val="28"/>
          <w:szCs w:val="28"/>
        </w:rPr>
        <w:t xml:space="preserve">Cùng nhà trường hoàn chỉnh </w:t>
      </w:r>
      <w:r>
        <w:rPr>
          <w:rFonts w:ascii="Times New Roman" w:hAnsi="Times New Roman" w:cs="Times New Roman"/>
          <w:sz w:val="28"/>
          <w:szCs w:val="28"/>
        </w:rPr>
        <w:t xml:space="preserve">công tác trang trí </w:t>
      </w:r>
      <w:r w:rsidRPr="00EC27A1">
        <w:rPr>
          <w:rFonts w:ascii="Times New Roman" w:hAnsi="Times New Roman" w:cs="Times New Roman"/>
          <w:sz w:val="28"/>
          <w:szCs w:val="28"/>
        </w:rPr>
        <w:t>nhà truyền thống của trường.</w:t>
      </w:r>
    </w:p>
    <w:p w:rsidR="003A6BF5" w:rsidRPr="00EC27A1" w:rsidRDefault="003A6BF5" w:rsidP="00E4551D">
      <w:pPr>
        <w:pStyle w:val="ListParagraph"/>
        <w:ind w:left="0" w:firstLine="720"/>
        <w:jc w:val="both"/>
        <w:rPr>
          <w:rStyle w:val="BodyTextChar1"/>
          <w:b/>
          <w:bCs/>
          <w:sz w:val="28"/>
          <w:szCs w:val="28"/>
        </w:rPr>
      </w:pPr>
      <w:r w:rsidRPr="00EC27A1">
        <w:rPr>
          <w:rFonts w:ascii="Times New Roman" w:hAnsi="Times New Roman" w:cs="Times New Roman"/>
          <w:b/>
          <w:bCs/>
          <w:sz w:val="28"/>
          <w:szCs w:val="28"/>
        </w:rPr>
        <w:t>6.</w:t>
      </w:r>
      <w:r w:rsidRPr="00EC27A1">
        <w:rPr>
          <w:rFonts w:ascii="Times New Roman" w:hAnsi="Times New Roman" w:cs="Times New Roman"/>
          <w:sz w:val="28"/>
          <w:szCs w:val="28"/>
        </w:rPr>
        <w:t xml:space="preserve"> </w:t>
      </w:r>
      <w:r w:rsidRPr="00EC27A1">
        <w:rPr>
          <w:rFonts w:ascii="Times New Roman" w:hAnsi="Times New Roman" w:cs="Times New Roman"/>
          <w:b/>
          <w:bCs/>
          <w:sz w:val="28"/>
          <w:szCs w:val="28"/>
        </w:rPr>
        <w:t xml:space="preserve">Thực hiện </w:t>
      </w:r>
      <w:r w:rsidRPr="00EC27A1">
        <w:rPr>
          <w:rStyle w:val="Bodytext2"/>
          <w:rFonts w:ascii="Times New Roman" w:hAnsi="Times New Roman" w:cs="Times New Roman"/>
          <w:b/>
          <w:bCs/>
          <w:sz w:val="28"/>
          <w:szCs w:val="28"/>
          <w:lang w:eastAsia="vi-VN"/>
        </w:rPr>
        <w:t xml:space="preserve">Chỉ thị số 03-CT/TW của Bộ Chính </w:t>
      </w:r>
      <w:r w:rsidRPr="00EC27A1">
        <w:rPr>
          <w:rStyle w:val="BodyTextChar1"/>
          <w:b/>
          <w:bCs/>
          <w:sz w:val="28"/>
          <w:szCs w:val="28"/>
        </w:rPr>
        <w:t>trị và Nghị Quyết Trung ương 4.</w:t>
      </w:r>
    </w:p>
    <w:p w:rsidR="003A6BF5" w:rsidRPr="00EC27A1" w:rsidRDefault="003A6BF5" w:rsidP="00E4551D">
      <w:pPr>
        <w:pStyle w:val="ListParagraph"/>
        <w:ind w:left="0" w:firstLine="720"/>
        <w:jc w:val="both"/>
        <w:rPr>
          <w:rStyle w:val="BodyTextChar1"/>
          <w:sz w:val="28"/>
          <w:szCs w:val="28"/>
        </w:rPr>
      </w:pPr>
      <w:r w:rsidRPr="00EC27A1">
        <w:rPr>
          <w:rStyle w:val="BodyTextChar1"/>
          <w:sz w:val="28"/>
          <w:szCs w:val="28"/>
        </w:rPr>
        <w:t>Thực hiện tích cực, sáng tạo Chỉ thị 03-CT/TW của Bộ Chính trị về tiếp tục đẩy mạnh việc học tập và làm theo tấm gương đạo đức Hồ Chí Minh theo chủ đề phát động hàng năm bằng các việc làm cụ thể theo hướng dẫn gắn việc thực hiện Chỉ thị 03 với thực hiện các cuộc vận động lớn của Ngành như: Cuộc vận động “Hai không”; Cuộc vận động “Dân chủ, Kỷ cương, Tình thương, Trách nhiệm” Cuộc vận động “ Mỗi thầy cô giáo là một tấm gương đạo đức, tư học và sáng tạo” với phong trào thi đua “ Xây dựng trường học thân thiện, học sinh tích cực” .</w:t>
      </w:r>
    </w:p>
    <w:p w:rsidR="003A6BF5" w:rsidRPr="00EC27A1" w:rsidRDefault="003A6BF5" w:rsidP="00E4551D">
      <w:pPr>
        <w:pStyle w:val="ListParagraph"/>
        <w:ind w:left="0" w:firstLine="720"/>
        <w:jc w:val="both"/>
        <w:rPr>
          <w:rStyle w:val="BodyTextChar1"/>
          <w:sz w:val="28"/>
          <w:szCs w:val="28"/>
          <w:shd w:val="clear" w:color="auto" w:fill="auto"/>
          <w:lang w:val="de-DE"/>
        </w:rPr>
      </w:pPr>
      <w:r w:rsidRPr="00EC27A1">
        <w:rPr>
          <w:rStyle w:val="BodyTextChar1"/>
          <w:sz w:val="28"/>
          <w:szCs w:val="28"/>
        </w:rPr>
        <w:t xml:space="preserve">Tiếp tục đẩy mạnh việc học tập và làm theo tấm gương đạo đức Hồ Chí </w:t>
      </w:r>
      <w:r w:rsidRPr="00EC27A1">
        <w:rPr>
          <w:rFonts w:ascii="Times New Roman" w:hAnsi="Times New Roman" w:cs="Times New Roman"/>
          <w:sz w:val="28"/>
          <w:szCs w:val="28"/>
          <w:lang w:eastAsia="vi-VN"/>
        </w:rPr>
        <w:t>Minh</w:t>
      </w:r>
      <w:r w:rsidRPr="00EC27A1">
        <w:rPr>
          <w:rStyle w:val="BodyTextChar1"/>
          <w:sz w:val="28"/>
          <w:szCs w:val="28"/>
        </w:rPr>
        <w:t xml:space="preserve"> để trở thành nhiệm vụ thường xuyên, tự giác, nề nếp trong sinh hoạt chi bộ của mỗi tổ chức đảng gắn với nhiệm vụ xây dựng, chỉnh đốn Ðảng và hệ thống chính trị trong sạch, vững mạnh. </w:t>
      </w:r>
      <w:r w:rsidRPr="00EC27A1">
        <w:rPr>
          <w:rFonts w:ascii="Times New Roman" w:hAnsi="Times New Roman" w:cs="Times New Roman"/>
          <w:sz w:val="28"/>
          <w:szCs w:val="28"/>
          <w:lang w:val="de-DE"/>
        </w:rPr>
        <w:t>Thực hiện 08 nội dung trong Chỉ thị 03-CT/TW của Bộ Chính trị và kế hoạch của Ban Bí thư, Ban Thường vụ Thành ủy, chú ý các cách làm sinh động, thiết thực, hiệu quả và gắn với điều kiện, đặc thù, nhiệm vụ chính trị cụ thể của đơn vị.</w:t>
      </w:r>
    </w:p>
    <w:p w:rsidR="003A6BF5" w:rsidRPr="00EC27A1" w:rsidRDefault="003A6BF5" w:rsidP="00E4551D">
      <w:pPr>
        <w:pStyle w:val="ListParagraph"/>
        <w:ind w:left="0" w:firstLine="720"/>
        <w:jc w:val="both"/>
        <w:rPr>
          <w:rStyle w:val="BodyTextChar1"/>
          <w:sz w:val="28"/>
          <w:szCs w:val="28"/>
        </w:rPr>
      </w:pPr>
      <w:r w:rsidRPr="00EC27A1">
        <w:rPr>
          <w:rStyle w:val="BodyTextChar1"/>
          <w:sz w:val="28"/>
          <w:szCs w:val="28"/>
        </w:rPr>
        <w:t>Tiếp tục triển khai, kiểm tra giám sát việc thực hiện kiểm điểm phê bình và tự phê bình theo tinh thần Nghị quyết Trung ương 4 (khóa XI) “ Một số vấn đề cấp bách về xây dựng đảng hiện nay” chú trọng công tác tuyên truyền và thực hiện Hiến pháp 2013; kỷ niện 45 năm thực hiện Di chúc của Bác, ra soát để hoàn thiện quy định cụ thể về tiêu chuẩn đạo đức lối sống, những điều cần “xây và chống” theo tấm gương đạo đức của Hồ Chí Minh cho phù hợp với Quy định số 47-QĐ/TW ngày 01 tháng 11 năm 2011 của BCH Trung ương về những điều Đảng viên không được làm. Đảng bộ Trường Cao đẳng Kỹ thuật Lý Tự Trọng  và các chi bộ cơ sở trực thuộc nghiêm túc triển khai thường xuyên trong định kỳ sinh hoạt của Đảng bộ, chi bộ.</w:t>
      </w:r>
    </w:p>
    <w:p w:rsidR="003A6BF5" w:rsidRDefault="003A6BF5" w:rsidP="00E4551D">
      <w:pPr>
        <w:pStyle w:val="ListParagraph"/>
        <w:ind w:left="0" w:firstLine="720"/>
        <w:jc w:val="both"/>
        <w:rPr>
          <w:rStyle w:val="BodyTextChar1"/>
          <w:sz w:val="28"/>
          <w:szCs w:val="28"/>
        </w:rPr>
      </w:pPr>
      <w:r w:rsidRPr="00EC27A1">
        <w:rPr>
          <w:rStyle w:val="Bodytext2"/>
          <w:rFonts w:ascii="Times New Roman" w:hAnsi="Times New Roman" w:cs="Times New Roman"/>
          <w:sz w:val="28"/>
          <w:szCs w:val="28"/>
          <w:lang w:eastAsia="vi-VN"/>
        </w:rPr>
        <w:t xml:space="preserve">Đảng ủy tập trung chỉ đạo, kiểm tra, đôn đốc, triển khai tổ chức thực hiện có hiệu quả Chỉ thị số 03-CT/TW của Bộ Chính </w:t>
      </w:r>
      <w:r w:rsidRPr="00EC27A1">
        <w:rPr>
          <w:rStyle w:val="BodyTextChar1"/>
          <w:sz w:val="28"/>
          <w:szCs w:val="28"/>
        </w:rPr>
        <w:t>trị, Nghị quyết Trung ương 4 (khóa XI) trong suốt nhiệm kỳ</w:t>
      </w:r>
      <w:r>
        <w:rPr>
          <w:rStyle w:val="BodyTextChar1"/>
          <w:sz w:val="28"/>
          <w:szCs w:val="28"/>
        </w:rPr>
        <w:t xml:space="preserve"> và thực hiện thành công Nghị quyết Đại hội Đảng bộ nhiệm kỳ 2015 – 2020. </w:t>
      </w:r>
    </w:p>
    <w:p w:rsidR="003A6BF5" w:rsidRPr="00E4551D" w:rsidRDefault="003A6BF5" w:rsidP="00E4551D">
      <w:pPr>
        <w:pStyle w:val="ListParagraph"/>
        <w:ind w:left="0" w:firstLine="720"/>
        <w:jc w:val="both"/>
        <w:rPr>
          <w:rFonts w:ascii="Times New Roman" w:hAnsi="Times New Roman" w:cs="Times New Roman"/>
          <w:sz w:val="28"/>
          <w:szCs w:val="28"/>
          <w:shd w:val="clear" w:color="auto" w:fill="FFFFFF"/>
        </w:rPr>
      </w:pPr>
    </w:p>
    <w:p w:rsidR="003A6BF5" w:rsidRPr="00EC27A1" w:rsidRDefault="003A6BF5" w:rsidP="00F40FBC">
      <w:pPr>
        <w:pStyle w:val="Heading2"/>
        <w:tabs>
          <w:tab w:val="center" w:pos="6461"/>
        </w:tabs>
        <w:spacing w:before="0" w:after="0"/>
        <w:jc w:val="both"/>
        <w:rPr>
          <w:rFonts w:ascii="Times New Roman" w:hAnsi="Times New Roman" w:cs="Times New Roman"/>
        </w:rPr>
      </w:pPr>
      <w:r w:rsidRPr="001A636F">
        <w:rPr>
          <w:rFonts w:ascii="Times New Roman" w:hAnsi="Times New Roman" w:cs="Times New Roman"/>
          <w:b w:val="0"/>
          <w:bCs w:val="0"/>
          <w:i w:val="0"/>
          <w:iCs w:val="0"/>
          <w:sz w:val="24"/>
          <w:szCs w:val="24"/>
          <w:u w:val="single"/>
        </w:rPr>
        <w:t>Nơi nhận</w:t>
      </w:r>
      <w:r w:rsidRPr="001A636F">
        <w:rPr>
          <w:rFonts w:ascii="Times New Roman" w:hAnsi="Times New Roman" w:cs="Times New Roman"/>
          <w:b w:val="0"/>
          <w:bCs w:val="0"/>
          <w:i w:val="0"/>
          <w:iCs w:val="0"/>
          <w:sz w:val="24"/>
          <w:szCs w:val="24"/>
        </w:rPr>
        <w:t>:</w:t>
      </w:r>
      <w:r w:rsidRPr="00EC27A1">
        <w:rPr>
          <w:rFonts w:ascii="Times New Roman" w:hAnsi="Times New Roman" w:cs="Times New Roman"/>
        </w:rPr>
        <w:tab/>
      </w:r>
      <w:r w:rsidRPr="00EC27A1">
        <w:rPr>
          <w:rFonts w:ascii="Times New Roman" w:hAnsi="Times New Roman" w:cs="Times New Roman"/>
        </w:rPr>
        <w:tab/>
        <w:t xml:space="preserve"> </w:t>
      </w:r>
      <w:r w:rsidRPr="00EC27A1">
        <w:rPr>
          <w:rFonts w:ascii="Times New Roman" w:hAnsi="Times New Roman" w:cs="Times New Roman"/>
          <w:i w:val="0"/>
          <w:iCs w:val="0"/>
        </w:rPr>
        <w:t xml:space="preserve">TM.BCH ĐẢNG BỘ </w:t>
      </w:r>
    </w:p>
    <w:p w:rsidR="003A6BF5" w:rsidRPr="00EC27A1" w:rsidRDefault="003A6BF5" w:rsidP="001338A6">
      <w:pPr>
        <w:pStyle w:val="Heading2"/>
        <w:numPr>
          <w:ilvl w:val="1"/>
          <w:numId w:val="6"/>
        </w:numPr>
        <w:tabs>
          <w:tab w:val="clear" w:pos="1800"/>
          <w:tab w:val="num" w:pos="426"/>
          <w:tab w:val="center" w:pos="6461"/>
        </w:tabs>
        <w:spacing w:before="0" w:after="0"/>
        <w:ind w:hanging="1658"/>
        <w:jc w:val="both"/>
        <w:rPr>
          <w:rFonts w:ascii="Times New Roman" w:hAnsi="Times New Roman" w:cs="Times New Roman"/>
          <w:i w:val="0"/>
          <w:iCs w:val="0"/>
        </w:rPr>
      </w:pPr>
      <w:r w:rsidRPr="001A636F">
        <w:rPr>
          <w:rFonts w:ascii="Times New Roman" w:hAnsi="Times New Roman" w:cs="Times New Roman"/>
          <w:b w:val="0"/>
          <w:bCs w:val="0"/>
          <w:i w:val="0"/>
          <w:iCs w:val="0"/>
          <w:sz w:val="22"/>
          <w:szCs w:val="22"/>
        </w:rPr>
        <w:t>Sở Giáo dục và Đào tạo (để báo cáo);</w:t>
      </w:r>
      <w:r w:rsidRPr="00EC27A1">
        <w:rPr>
          <w:rFonts w:ascii="Times New Roman" w:hAnsi="Times New Roman" w:cs="Times New Roman"/>
          <w:i w:val="0"/>
          <w:iCs w:val="0"/>
        </w:rPr>
        <w:tab/>
      </w:r>
      <w:r w:rsidRPr="00EC27A1">
        <w:rPr>
          <w:rFonts w:ascii="Times New Roman" w:hAnsi="Times New Roman" w:cs="Times New Roman"/>
          <w:i w:val="0"/>
          <w:iCs w:val="0"/>
        </w:rPr>
        <w:tab/>
      </w:r>
      <w:r w:rsidRPr="00EC27A1">
        <w:rPr>
          <w:rFonts w:ascii="Times New Roman" w:hAnsi="Times New Roman" w:cs="Times New Roman"/>
          <w:i w:val="0"/>
          <w:iCs w:val="0"/>
        </w:rPr>
        <w:tab/>
        <w:t xml:space="preserve">   BÍ THƯ</w:t>
      </w:r>
    </w:p>
    <w:p w:rsidR="003A6BF5" w:rsidRPr="001A636F" w:rsidRDefault="003A6BF5" w:rsidP="001338A6">
      <w:pPr>
        <w:numPr>
          <w:ilvl w:val="1"/>
          <w:numId w:val="6"/>
        </w:numPr>
        <w:tabs>
          <w:tab w:val="clear" w:pos="1800"/>
          <w:tab w:val="num" w:pos="426"/>
        </w:tabs>
        <w:ind w:hanging="1658"/>
        <w:rPr>
          <w:rFonts w:ascii="Times New Roman" w:hAnsi="Times New Roman" w:cs="Times New Roman"/>
          <w:sz w:val="22"/>
          <w:szCs w:val="22"/>
        </w:rPr>
      </w:pPr>
      <w:r w:rsidRPr="001A636F">
        <w:rPr>
          <w:rFonts w:ascii="Times New Roman" w:hAnsi="Times New Roman" w:cs="Times New Roman"/>
          <w:sz w:val="22"/>
          <w:szCs w:val="22"/>
        </w:rPr>
        <w:t>Ban Chấp hành Đảng bộ (biết và thực hiện);</w:t>
      </w:r>
    </w:p>
    <w:p w:rsidR="003A6BF5" w:rsidRPr="001A636F" w:rsidRDefault="003A6BF5" w:rsidP="001338A6">
      <w:pPr>
        <w:numPr>
          <w:ilvl w:val="1"/>
          <w:numId w:val="6"/>
        </w:numPr>
        <w:tabs>
          <w:tab w:val="clear" w:pos="1800"/>
          <w:tab w:val="num" w:pos="426"/>
        </w:tabs>
        <w:ind w:hanging="1658"/>
        <w:rPr>
          <w:rFonts w:ascii="Times New Roman" w:hAnsi="Times New Roman" w:cs="Times New Roman"/>
          <w:sz w:val="22"/>
          <w:szCs w:val="22"/>
        </w:rPr>
      </w:pPr>
      <w:r w:rsidRPr="001A636F">
        <w:rPr>
          <w:rFonts w:ascii="Times New Roman" w:hAnsi="Times New Roman" w:cs="Times New Roman"/>
          <w:sz w:val="22"/>
          <w:szCs w:val="22"/>
        </w:rPr>
        <w:t>Các chi bộ (để biết và thực hiện)</w:t>
      </w:r>
    </w:p>
    <w:p w:rsidR="003A6BF5" w:rsidRDefault="003A6BF5" w:rsidP="00E3784B">
      <w:pPr>
        <w:numPr>
          <w:ilvl w:val="1"/>
          <w:numId w:val="6"/>
        </w:numPr>
        <w:tabs>
          <w:tab w:val="clear" w:pos="1800"/>
          <w:tab w:val="num" w:pos="426"/>
        </w:tabs>
        <w:ind w:hanging="1658"/>
        <w:rPr>
          <w:rFonts w:ascii="Times New Roman" w:hAnsi="Times New Roman" w:cs="Times New Roman"/>
          <w:sz w:val="22"/>
          <w:szCs w:val="22"/>
        </w:rPr>
      </w:pPr>
      <w:r w:rsidRPr="001A636F">
        <w:rPr>
          <w:rFonts w:ascii="Times New Roman" w:hAnsi="Times New Roman" w:cs="Times New Roman"/>
          <w:sz w:val="22"/>
          <w:szCs w:val="22"/>
        </w:rPr>
        <w:t>L</w:t>
      </w:r>
      <w:r w:rsidRPr="001A636F">
        <w:rPr>
          <w:rFonts w:ascii="Times New Roman" w:hAnsi="Times New Roman" w:cs="Times New Roman"/>
          <w:sz w:val="22"/>
          <w:szCs w:val="22"/>
          <w:lang w:val="vi-VN"/>
        </w:rPr>
        <w:t>ưu VP Đả</w:t>
      </w:r>
      <w:r>
        <w:rPr>
          <w:rFonts w:ascii="Times New Roman" w:hAnsi="Times New Roman" w:cs="Times New Roman"/>
          <w:sz w:val="22"/>
          <w:szCs w:val="22"/>
          <w:lang w:val="vi-VN"/>
        </w:rPr>
        <w:t>n</w:t>
      </w:r>
      <w:r>
        <w:rPr>
          <w:rFonts w:ascii="Times New Roman" w:hAnsi="Times New Roman" w:cs="Times New Roman"/>
          <w:sz w:val="22"/>
          <w:szCs w:val="22"/>
        </w:rPr>
        <w:t>g ủy.</w:t>
      </w:r>
    </w:p>
    <w:p w:rsidR="003A6BF5" w:rsidRDefault="003A6BF5" w:rsidP="00355370">
      <w:pPr>
        <w:rPr>
          <w:rFonts w:ascii="Times New Roman" w:hAnsi="Times New Roman" w:cs="Times New Roman"/>
          <w:sz w:val="22"/>
          <w:szCs w:val="22"/>
        </w:rPr>
      </w:pPr>
    </w:p>
    <w:p w:rsidR="003A6BF5" w:rsidRDefault="003A6BF5" w:rsidP="00355370">
      <w:pPr>
        <w:rPr>
          <w:rFonts w:ascii="Times New Roman" w:hAnsi="Times New Roman" w:cs="Times New Roman"/>
          <w:sz w:val="22"/>
          <w:szCs w:val="22"/>
        </w:rPr>
      </w:pPr>
    </w:p>
    <w:p w:rsidR="003A6BF5" w:rsidRPr="00492128" w:rsidRDefault="003A6BF5" w:rsidP="00355370">
      <w:pPr>
        <w:rPr>
          <w:rFonts w:cs="Times New Roman"/>
        </w:rPr>
      </w:pPr>
    </w:p>
    <w:tbl>
      <w:tblPr>
        <w:tblW w:w="10774" w:type="dxa"/>
        <w:tblInd w:w="-838" w:type="dxa"/>
        <w:tblBorders>
          <w:insideH w:val="single" w:sz="4" w:space="0" w:color="auto"/>
        </w:tblBorders>
        <w:tblLook w:val="00A0"/>
      </w:tblPr>
      <w:tblGrid>
        <w:gridCol w:w="5670"/>
        <w:gridCol w:w="5104"/>
      </w:tblGrid>
      <w:tr w:rsidR="003A6BF5" w:rsidRPr="00492128">
        <w:tc>
          <w:tcPr>
            <w:tcW w:w="5670" w:type="dxa"/>
          </w:tcPr>
          <w:p w:rsidR="003A6BF5" w:rsidRPr="00492128" w:rsidRDefault="003A6BF5" w:rsidP="00355370">
            <w:pPr>
              <w:tabs>
                <w:tab w:val="left" w:pos="180"/>
                <w:tab w:val="left" w:pos="5245"/>
              </w:tabs>
              <w:spacing w:after="120"/>
              <w:jc w:val="center"/>
              <w:rPr>
                <w:rFonts w:ascii="Times New Roman" w:hAnsi="Times New Roman" w:cs="Times New Roman"/>
                <w:sz w:val="26"/>
                <w:szCs w:val="26"/>
              </w:rPr>
            </w:pPr>
            <w:r w:rsidRPr="00492128">
              <w:rPr>
                <w:rFonts w:ascii="Times New Roman" w:hAnsi="Times New Roman" w:cs="Times New Roman"/>
                <w:sz w:val="26"/>
                <w:szCs w:val="26"/>
              </w:rPr>
              <w:t>ĐẢNG BỘ SỞ GIÁO DỤC VÀ ĐÀO TẠO</w:t>
            </w:r>
          </w:p>
          <w:p w:rsidR="003A6BF5" w:rsidRPr="00492128" w:rsidRDefault="003A6BF5" w:rsidP="00355370">
            <w:pPr>
              <w:tabs>
                <w:tab w:val="left" w:pos="180"/>
                <w:tab w:val="left" w:pos="5245"/>
              </w:tabs>
              <w:spacing w:after="120"/>
              <w:jc w:val="center"/>
              <w:rPr>
                <w:rFonts w:ascii="Times New Roman" w:hAnsi="Times New Roman" w:cs="Times New Roman"/>
                <w:sz w:val="26"/>
                <w:szCs w:val="26"/>
              </w:rPr>
            </w:pPr>
            <w:r w:rsidRPr="00492128">
              <w:rPr>
                <w:rFonts w:ascii="Times New Roman" w:hAnsi="Times New Roman" w:cs="Times New Roman"/>
                <w:sz w:val="26"/>
                <w:szCs w:val="26"/>
              </w:rPr>
              <w:t>THÀNH PHỐ HỒ CHÍ MINH</w:t>
            </w:r>
          </w:p>
          <w:p w:rsidR="003A6BF5" w:rsidRPr="00492128" w:rsidRDefault="003A6BF5" w:rsidP="00355370">
            <w:pPr>
              <w:tabs>
                <w:tab w:val="left" w:pos="180"/>
                <w:tab w:val="left" w:pos="5245"/>
              </w:tabs>
              <w:spacing w:after="120"/>
              <w:jc w:val="center"/>
              <w:rPr>
                <w:rFonts w:ascii="Times New Roman" w:hAnsi="Times New Roman" w:cs="Times New Roman"/>
                <w:b/>
                <w:bCs/>
                <w:sz w:val="26"/>
                <w:szCs w:val="26"/>
              </w:rPr>
            </w:pPr>
            <w:r w:rsidRPr="00492128">
              <w:rPr>
                <w:rFonts w:ascii="Times New Roman" w:hAnsi="Times New Roman" w:cs="Times New Roman"/>
                <w:b/>
                <w:bCs/>
                <w:sz w:val="26"/>
                <w:szCs w:val="26"/>
              </w:rPr>
              <w:t>ĐẢNG ỦY</w:t>
            </w:r>
          </w:p>
          <w:p w:rsidR="003A6BF5" w:rsidRPr="00492128" w:rsidRDefault="003A6BF5" w:rsidP="00355370">
            <w:pPr>
              <w:tabs>
                <w:tab w:val="left" w:pos="180"/>
                <w:tab w:val="left" w:pos="5245"/>
              </w:tabs>
              <w:spacing w:after="120"/>
              <w:jc w:val="center"/>
              <w:rPr>
                <w:rFonts w:ascii="Times New Roman" w:hAnsi="Times New Roman" w:cs="Times New Roman"/>
                <w:b/>
                <w:bCs/>
                <w:sz w:val="26"/>
                <w:szCs w:val="26"/>
              </w:rPr>
            </w:pPr>
            <w:r w:rsidRPr="00492128">
              <w:rPr>
                <w:rFonts w:ascii="Times New Roman" w:hAnsi="Times New Roman" w:cs="Times New Roman"/>
                <w:b/>
                <w:bCs/>
                <w:sz w:val="26"/>
                <w:szCs w:val="26"/>
              </w:rPr>
              <w:t xml:space="preserve"> TRƯỜNG CAO ĐẲNG KỸ THUẬT</w:t>
            </w:r>
          </w:p>
          <w:p w:rsidR="003A6BF5" w:rsidRPr="00492128" w:rsidRDefault="003A6BF5" w:rsidP="00355370">
            <w:pPr>
              <w:tabs>
                <w:tab w:val="left" w:pos="180"/>
                <w:tab w:val="left" w:pos="5245"/>
              </w:tabs>
              <w:spacing w:after="120"/>
              <w:jc w:val="center"/>
              <w:rPr>
                <w:rFonts w:ascii="Times New Roman" w:hAnsi="Times New Roman" w:cs="Times New Roman"/>
                <w:b/>
                <w:bCs/>
              </w:rPr>
            </w:pPr>
            <w:r w:rsidRPr="00492128">
              <w:rPr>
                <w:rFonts w:ascii="Times New Roman" w:hAnsi="Times New Roman" w:cs="Times New Roman"/>
                <w:b/>
                <w:bCs/>
                <w:sz w:val="26"/>
                <w:szCs w:val="26"/>
              </w:rPr>
              <w:t>LÝ TỰ TRỌNG TP.HỒ CHÍ MINH</w:t>
            </w:r>
          </w:p>
          <w:p w:rsidR="003A6BF5" w:rsidRPr="00492128" w:rsidRDefault="003A6BF5" w:rsidP="00355370">
            <w:pPr>
              <w:tabs>
                <w:tab w:val="left" w:pos="180"/>
                <w:tab w:val="left" w:pos="5245"/>
              </w:tabs>
              <w:spacing w:after="120"/>
              <w:jc w:val="center"/>
            </w:pPr>
            <w:r w:rsidRPr="00492128">
              <w:t>*</w:t>
            </w:r>
          </w:p>
          <w:p w:rsidR="003A6BF5" w:rsidRPr="00492128" w:rsidRDefault="003A6BF5" w:rsidP="00355370">
            <w:pPr>
              <w:jc w:val="center"/>
              <w:rPr>
                <w:rFonts w:ascii="Times New Roman" w:hAnsi="Times New Roman" w:cs="Times New Roman"/>
              </w:rPr>
            </w:pPr>
            <w:r w:rsidRPr="00492128">
              <w:rPr>
                <w:rFonts w:ascii="Times New Roman" w:hAnsi="Times New Roman" w:cs="Times New Roman"/>
              </w:rPr>
              <w:t>ĐẠI HỘI ĐẢNG VIÊN LẦN THỨ XI</w:t>
            </w:r>
          </w:p>
          <w:p w:rsidR="003A6BF5" w:rsidRPr="00492128" w:rsidRDefault="003A6BF5" w:rsidP="00355370">
            <w:pPr>
              <w:jc w:val="center"/>
              <w:rPr>
                <w:rFonts w:ascii="Times New Roman" w:hAnsi="Times New Roman" w:cs="Times New Roman"/>
              </w:rPr>
            </w:pPr>
            <w:r w:rsidRPr="00492128">
              <w:rPr>
                <w:rFonts w:ascii="Times New Roman" w:hAnsi="Times New Roman" w:cs="Times New Roman"/>
              </w:rPr>
              <w:t>NHIỆM KỲ 2015 – 2020</w:t>
            </w:r>
          </w:p>
          <w:p w:rsidR="003A6BF5" w:rsidRPr="00492128" w:rsidRDefault="003A6BF5" w:rsidP="00355370">
            <w:pPr>
              <w:jc w:val="center"/>
              <w:rPr>
                <w:rFonts w:ascii="Times New Roman" w:hAnsi="Times New Roman" w:cs="Times New Roman"/>
              </w:rPr>
            </w:pPr>
          </w:p>
          <w:tbl>
            <w:tblPr>
              <w:tblW w:w="0" w:type="auto"/>
              <w:tblInd w:w="1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0"/>
            </w:tblGrid>
            <w:tr w:rsidR="003A6BF5" w:rsidRPr="00492128">
              <w:trPr>
                <w:trHeight w:val="216"/>
              </w:trPr>
              <w:tc>
                <w:tcPr>
                  <w:tcW w:w="2280" w:type="dxa"/>
                  <w:tcBorders>
                    <w:top w:val="single" w:sz="4" w:space="0" w:color="auto"/>
                    <w:left w:val="single" w:sz="4" w:space="0" w:color="auto"/>
                    <w:bottom w:val="single" w:sz="4" w:space="0" w:color="auto"/>
                    <w:right w:val="single" w:sz="4" w:space="0" w:color="auto"/>
                  </w:tcBorders>
                </w:tcPr>
                <w:p w:rsidR="003A6BF5" w:rsidRPr="00A40AF3" w:rsidRDefault="003A6BF5" w:rsidP="00A40AF3">
                  <w:pPr>
                    <w:jc w:val="center"/>
                    <w:rPr>
                      <w:rFonts w:ascii="Times New Roman" w:hAnsi="Times New Roman" w:cs="Times New Roman"/>
                    </w:rPr>
                  </w:pPr>
                  <w:r w:rsidRPr="00A40AF3">
                    <w:rPr>
                      <w:rFonts w:ascii="Times New Roman" w:hAnsi="Times New Roman" w:cs="Times New Roman"/>
                      <w:b/>
                      <w:bCs/>
                      <w:sz w:val="26"/>
                      <w:szCs w:val="26"/>
                    </w:rPr>
                    <w:t>DỰ THẢO lần 3</w:t>
                  </w:r>
                </w:p>
              </w:tc>
            </w:tr>
          </w:tbl>
          <w:p w:rsidR="003A6BF5" w:rsidRPr="00492128" w:rsidRDefault="003A6BF5" w:rsidP="00355370">
            <w:pPr>
              <w:tabs>
                <w:tab w:val="left" w:pos="180"/>
                <w:tab w:val="left" w:pos="5245"/>
              </w:tabs>
              <w:spacing w:after="120"/>
              <w:jc w:val="center"/>
              <w:rPr>
                <w:rFonts w:ascii="Times New Roman" w:hAnsi="Times New Roman" w:cs="Times New Roman"/>
              </w:rPr>
            </w:pPr>
          </w:p>
        </w:tc>
        <w:tc>
          <w:tcPr>
            <w:tcW w:w="5104" w:type="dxa"/>
          </w:tcPr>
          <w:p w:rsidR="003A6BF5" w:rsidRPr="00492128" w:rsidRDefault="003A6BF5" w:rsidP="00355370">
            <w:pPr>
              <w:tabs>
                <w:tab w:val="left" w:pos="180"/>
                <w:tab w:val="left" w:pos="5245"/>
              </w:tabs>
              <w:spacing w:after="120"/>
              <w:jc w:val="center"/>
              <w:rPr>
                <w:rFonts w:ascii="Times New Roman" w:hAnsi="Times New Roman" w:cs="Times New Roman"/>
                <w:b/>
                <w:bCs/>
                <w:u w:val="single"/>
              </w:rPr>
            </w:pPr>
            <w:r w:rsidRPr="00492128">
              <w:rPr>
                <w:rFonts w:ascii="Times New Roman" w:hAnsi="Times New Roman" w:cs="Times New Roman"/>
                <w:b/>
                <w:bCs/>
                <w:u w:val="single"/>
              </w:rPr>
              <w:t>ĐẢNG CỘNG SẢN VIỆT NAM</w:t>
            </w:r>
          </w:p>
          <w:p w:rsidR="003A6BF5" w:rsidRPr="00492128" w:rsidRDefault="003A6BF5" w:rsidP="00355370">
            <w:pPr>
              <w:tabs>
                <w:tab w:val="left" w:pos="180"/>
                <w:tab w:val="left" w:pos="5245"/>
              </w:tabs>
              <w:spacing w:after="120"/>
              <w:jc w:val="center"/>
              <w:rPr>
                <w:rFonts w:ascii="Times New Roman" w:hAnsi="Times New Roman" w:cs="Times New Roman"/>
                <w:b/>
                <w:bCs/>
                <w:u w:val="single"/>
              </w:rPr>
            </w:pPr>
            <w:r w:rsidRPr="00492128">
              <w:rPr>
                <w:rFonts w:ascii="Times New Roman" w:hAnsi="Times New Roman" w:cs="Times New Roman"/>
                <w:i/>
                <w:iCs/>
                <w:sz w:val="22"/>
                <w:szCs w:val="22"/>
              </w:rPr>
              <w:t>Thành phố Hồ Chí Minh, ngày    tháng   năm 2015</w:t>
            </w:r>
          </w:p>
        </w:tc>
      </w:tr>
    </w:tbl>
    <w:p w:rsidR="003A6BF5" w:rsidRPr="00492128" w:rsidRDefault="003A6BF5" w:rsidP="00355370">
      <w:pPr>
        <w:pStyle w:val="Heading2"/>
        <w:jc w:val="center"/>
        <w:rPr>
          <w:rFonts w:ascii="Times New Roman" w:hAnsi="Times New Roman" w:cs="Times New Roman"/>
          <w:i w:val="0"/>
          <w:iCs w:val="0"/>
          <w:sz w:val="32"/>
          <w:szCs w:val="32"/>
        </w:rPr>
      </w:pPr>
      <w:r w:rsidRPr="00492128">
        <w:rPr>
          <w:rFonts w:ascii="Times New Roman" w:hAnsi="Times New Roman" w:cs="Times New Roman"/>
          <w:i w:val="0"/>
          <w:iCs w:val="0"/>
          <w:sz w:val="32"/>
          <w:szCs w:val="32"/>
        </w:rPr>
        <w:t>BÁO CÁO KIỂM ĐIỂM</w:t>
      </w:r>
    </w:p>
    <w:p w:rsidR="003A6BF5" w:rsidRPr="000D2379" w:rsidRDefault="003A6BF5" w:rsidP="00355370">
      <w:pPr>
        <w:pStyle w:val="Heading1"/>
        <w:tabs>
          <w:tab w:val="clear" w:pos="7100"/>
        </w:tabs>
        <w:jc w:val="center"/>
        <w:rPr>
          <w:sz w:val="28"/>
          <w:szCs w:val="28"/>
          <w:u w:val="none"/>
        </w:rPr>
      </w:pPr>
      <w:r w:rsidRPr="000D2379">
        <w:rPr>
          <w:sz w:val="28"/>
          <w:szCs w:val="28"/>
          <w:u w:val="none"/>
        </w:rPr>
        <w:t xml:space="preserve">Công tác lãnh đạo, chỉ đạo của Ban Chấp hành Đảng bộ </w:t>
      </w:r>
    </w:p>
    <w:p w:rsidR="003A6BF5" w:rsidRPr="000D2379" w:rsidRDefault="003A6BF5" w:rsidP="00355370">
      <w:pPr>
        <w:pStyle w:val="Heading1"/>
        <w:tabs>
          <w:tab w:val="clear" w:pos="7100"/>
        </w:tabs>
        <w:jc w:val="center"/>
        <w:rPr>
          <w:sz w:val="28"/>
          <w:szCs w:val="28"/>
          <w:u w:val="none"/>
        </w:rPr>
      </w:pPr>
      <w:r w:rsidRPr="000D2379">
        <w:rPr>
          <w:sz w:val="28"/>
          <w:szCs w:val="28"/>
          <w:u w:val="none"/>
        </w:rPr>
        <w:t>Trường Cao đẳng Kỹ thuật Lý Tự Trọng</w:t>
      </w:r>
    </w:p>
    <w:p w:rsidR="003A6BF5" w:rsidRPr="000D2379" w:rsidRDefault="003A6BF5" w:rsidP="00355370">
      <w:pPr>
        <w:jc w:val="center"/>
        <w:rPr>
          <w:rFonts w:ascii="Times New Roman" w:hAnsi="Times New Roman" w:cs="Times New Roman"/>
          <w:b/>
          <w:bCs/>
          <w:sz w:val="28"/>
          <w:szCs w:val="28"/>
        </w:rPr>
      </w:pPr>
      <w:r w:rsidRPr="000D2379">
        <w:rPr>
          <w:rFonts w:ascii="Times New Roman" w:hAnsi="Times New Roman" w:cs="Times New Roman"/>
          <w:b/>
          <w:bCs/>
          <w:sz w:val="28"/>
          <w:szCs w:val="28"/>
        </w:rPr>
        <w:t>nhiệm kỳ 2010 - 2015</w:t>
      </w:r>
    </w:p>
    <w:p w:rsidR="003A6BF5" w:rsidRPr="00492128" w:rsidRDefault="003A6BF5" w:rsidP="00355370">
      <w:pPr>
        <w:tabs>
          <w:tab w:val="left" w:pos="840"/>
        </w:tabs>
        <w:jc w:val="center"/>
        <w:rPr>
          <w:rFonts w:ascii="Times New Roman" w:hAnsi="Times New Roman" w:cs="Times New Roman"/>
          <w:sz w:val="26"/>
          <w:szCs w:val="26"/>
        </w:rPr>
      </w:pPr>
    </w:p>
    <w:p w:rsidR="003A6BF5" w:rsidRPr="00492128" w:rsidRDefault="003A6BF5" w:rsidP="00355370">
      <w:pPr>
        <w:tabs>
          <w:tab w:val="left" w:pos="840"/>
        </w:tabs>
        <w:ind w:firstLine="600"/>
        <w:jc w:val="both"/>
        <w:rPr>
          <w:rFonts w:ascii="Times New Roman" w:hAnsi="Times New Roman" w:cs="Times New Roman"/>
          <w:sz w:val="28"/>
          <w:szCs w:val="28"/>
        </w:rPr>
      </w:pPr>
      <w:r w:rsidRPr="00492128">
        <w:rPr>
          <w:rFonts w:ascii="Times New Roman" w:hAnsi="Times New Roman" w:cs="Times New Roman"/>
          <w:sz w:val="28"/>
          <w:szCs w:val="28"/>
        </w:rPr>
        <w:t>Căn cứ Chỉ thị số 36-CT/TW ngày 30 tháng 5 năm 2014 của Bộ Chính trị Ban Chấp hành Trung ương Đảng về Đại hội đảng bộ các cấp tiến tới Đại hội đại biểu toàn quốc lần thứ XII của Đảng;</w:t>
      </w:r>
    </w:p>
    <w:p w:rsidR="003A6BF5" w:rsidRPr="00492128" w:rsidRDefault="003A6BF5" w:rsidP="00355370">
      <w:pPr>
        <w:tabs>
          <w:tab w:val="left" w:pos="840"/>
        </w:tabs>
        <w:ind w:firstLine="600"/>
        <w:jc w:val="both"/>
        <w:rPr>
          <w:rFonts w:ascii="Times New Roman" w:hAnsi="Times New Roman" w:cs="Times New Roman"/>
          <w:sz w:val="28"/>
          <w:szCs w:val="28"/>
        </w:rPr>
      </w:pPr>
      <w:r w:rsidRPr="00492128">
        <w:rPr>
          <w:rFonts w:ascii="Times New Roman" w:hAnsi="Times New Roman" w:cs="Times New Roman"/>
          <w:sz w:val="28"/>
          <w:szCs w:val="28"/>
        </w:rPr>
        <w:t>Thực hiện  Kế hoạch số 144-KH/TU ngày 13 tháng 9 năm 2014  của Thành ủy Thành phố Hồ Chí Minh về chuẩn bị và tiến hành đại hội đảng bộ cơ sở và cấp trên nhiệm kỳ 2015 – 2020, Hướng dẫn số 06-HD/BTCTU ngày 15 tháng 9 năm 2014 của Ban Tổ chức Thành ủy hướng dẫn công tác nhân sự đại hội đảng bộ cơ sở và cấp trên cơ sở nhiệm kỳ 2015 – 2020;</w:t>
      </w:r>
    </w:p>
    <w:p w:rsidR="003A6BF5" w:rsidRPr="00492128" w:rsidRDefault="003A6BF5" w:rsidP="00355370">
      <w:pPr>
        <w:tabs>
          <w:tab w:val="left" w:pos="840"/>
        </w:tabs>
        <w:ind w:firstLine="600"/>
        <w:jc w:val="both"/>
        <w:rPr>
          <w:rFonts w:ascii="Times New Roman" w:hAnsi="Times New Roman" w:cs="Times New Roman"/>
          <w:sz w:val="28"/>
          <w:szCs w:val="28"/>
        </w:rPr>
      </w:pPr>
      <w:r w:rsidRPr="00492128">
        <w:rPr>
          <w:rFonts w:ascii="Times New Roman" w:hAnsi="Times New Roman" w:cs="Times New Roman"/>
          <w:sz w:val="28"/>
          <w:szCs w:val="28"/>
        </w:rPr>
        <w:t>Căn cứ Kế hoạch số 98-KH/ĐU ngày 13 tháng 10 năm 2014 của Đảng ủy Sở Giáo dục và Đào tạo thành phố Hồ Chí Minh về chuẩn bị và tiến hành Đại hội chi bộ trực thuộc Đảng ủy cơ sở và đảng bộ, chi bộ cơ sở;</w:t>
      </w:r>
    </w:p>
    <w:p w:rsidR="003A6BF5" w:rsidRPr="00492128" w:rsidRDefault="003A6BF5" w:rsidP="00355370">
      <w:pPr>
        <w:tabs>
          <w:tab w:val="left" w:pos="840"/>
        </w:tabs>
        <w:ind w:firstLine="600"/>
        <w:jc w:val="both"/>
        <w:rPr>
          <w:rFonts w:ascii="Times New Roman" w:hAnsi="Times New Roman" w:cs="Times New Roman"/>
          <w:sz w:val="28"/>
          <w:szCs w:val="28"/>
        </w:rPr>
      </w:pPr>
      <w:r w:rsidRPr="00492128">
        <w:rPr>
          <w:rFonts w:ascii="Times New Roman" w:hAnsi="Times New Roman" w:cs="Times New Roman"/>
          <w:sz w:val="28"/>
          <w:szCs w:val="28"/>
        </w:rPr>
        <w:t>Căn cứ phương hướng nhiệm vụ nhiệm kỳ 2010 - 2015 của Đảng bộ Trường Cao đẳng Kỹ</w:t>
      </w:r>
      <w:r>
        <w:rPr>
          <w:rFonts w:ascii="Times New Roman" w:hAnsi="Times New Roman" w:cs="Times New Roman"/>
          <w:sz w:val="28"/>
          <w:szCs w:val="28"/>
        </w:rPr>
        <w:t xml:space="preserve"> t</w:t>
      </w:r>
      <w:r w:rsidRPr="00492128">
        <w:rPr>
          <w:rFonts w:ascii="Times New Roman" w:hAnsi="Times New Roman" w:cs="Times New Roman"/>
          <w:sz w:val="28"/>
          <w:szCs w:val="28"/>
        </w:rPr>
        <w:t xml:space="preserve">huật Lý Tự Trọng thành phố Hồ Chí Minh; </w:t>
      </w:r>
    </w:p>
    <w:p w:rsidR="003A6BF5" w:rsidRPr="00492128" w:rsidRDefault="003A6BF5" w:rsidP="00355370">
      <w:pPr>
        <w:tabs>
          <w:tab w:val="left" w:pos="840"/>
        </w:tabs>
        <w:ind w:firstLine="600"/>
        <w:jc w:val="both"/>
        <w:rPr>
          <w:rFonts w:ascii="Times New Roman" w:hAnsi="Times New Roman" w:cs="Times New Roman"/>
          <w:sz w:val="28"/>
          <w:szCs w:val="28"/>
        </w:rPr>
      </w:pPr>
      <w:r w:rsidRPr="00492128">
        <w:rPr>
          <w:rFonts w:ascii="Times New Roman" w:hAnsi="Times New Roman" w:cs="Times New Roman"/>
          <w:sz w:val="28"/>
          <w:szCs w:val="28"/>
        </w:rPr>
        <w:t>Qua 05 năm thực hiện nhiệm vụ. Ban Chấp hành Đảng bộ Trường Cao đẳng Kỹ thuật Lý Tự Trọng kiểm điểm công tác đã thực hiện trong nhiệm kỳ qua như sau:</w:t>
      </w:r>
    </w:p>
    <w:p w:rsidR="003A6BF5" w:rsidRPr="00492128" w:rsidRDefault="003A6BF5" w:rsidP="00355370">
      <w:pPr>
        <w:jc w:val="center"/>
        <w:rPr>
          <w:rFonts w:ascii="Times New Roman" w:hAnsi="Times New Roman" w:cs="Times New Roman"/>
          <w:b/>
          <w:bCs/>
          <w:sz w:val="32"/>
          <w:szCs w:val="32"/>
        </w:rPr>
      </w:pPr>
      <w:r w:rsidRPr="00492128">
        <w:rPr>
          <w:b/>
          <w:bCs/>
          <w:sz w:val="32"/>
          <w:szCs w:val="32"/>
        </w:rPr>
        <w:t>PH</w:t>
      </w:r>
      <w:r w:rsidRPr="00492128">
        <w:rPr>
          <w:rFonts w:ascii="Times New Roman" w:hAnsi="Times New Roman" w:cs="Times New Roman"/>
          <w:b/>
          <w:bCs/>
          <w:sz w:val="32"/>
          <w:szCs w:val="32"/>
        </w:rPr>
        <w:t xml:space="preserve">ẦN THỨ NHẤT </w:t>
      </w:r>
    </w:p>
    <w:p w:rsidR="003A6BF5" w:rsidRPr="00492128" w:rsidRDefault="003A6BF5" w:rsidP="00355370">
      <w:pPr>
        <w:jc w:val="center"/>
        <w:rPr>
          <w:rFonts w:ascii="Times New Roman" w:hAnsi="Times New Roman" w:cs="Times New Roman"/>
          <w:b/>
          <w:bCs/>
          <w:sz w:val="32"/>
          <w:szCs w:val="32"/>
        </w:rPr>
      </w:pPr>
      <w:r w:rsidRPr="00492128">
        <w:rPr>
          <w:rFonts w:ascii="Times New Roman" w:hAnsi="Times New Roman" w:cs="Times New Roman"/>
          <w:b/>
          <w:bCs/>
          <w:sz w:val="32"/>
          <w:szCs w:val="32"/>
        </w:rPr>
        <w:t xml:space="preserve">Kiểm điểm, đánh giá công tác chỉ đạo và lãnh đạo đảng bộ </w:t>
      </w:r>
    </w:p>
    <w:p w:rsidR="003A6BF5" w:rsidRPr="00492128" w:rsidRDefault="003A6BF5" w:rsidP="00355370">
      <w:pPr>
        <w:jc w:val="center"/>
        <w:rPr>
          <w:rFonts w:ascii="Times New Roman" w:hAnsi="Times New Roman" w:cs="Times New Roman"/>
          <w:b/>
          <w:bCs/>
          <w:sz w:val="32"/>
          <w:szCs w:val="32"/>
        </w:rPr>
      </w:pPr>
      <w:r w:rsidRPr="00492128">
        <w:rPr>
          <w:rFonts w:ascii="Times New Roman" w:hAnsi="Times New Roman" w:cs="Times New Roman"/>
          <w:b/>
          <w:bCs/>
          <w:sz w:val="32"/>
          <w:szCs w:val="32"/>
        </w:rPr>
        <w:t xml:space="preserve">của Ban Chấp hành Đảng bộ trong nhiệm kỳ </w:t>
      </w:r>
      <w:r w:rsidRPr="00492128">
        <w:rPr>
          <w:rFonts w:ascii="Times New Roman" w:hAnsi="Times New Roman" w:cs="Times New Roman"/>
          <w:b/>
          <w:bCs/>
          <w:sz w:val="28"/>
          <w:szCs w:val="28"/>
        </w:rPr>
        <w:t>2010 – 2015</w:t>
      </w:r>
    </w:p>
    <w:p w:rsidR="003A6BF5" w:rsidRPr="00492128" w:rsidRDefault="003A6BF5" w:rsidP="00355370">
      <w:pPr>
        <w:tabs>
          <w:tab w:val="left" w:pos="0"/>
          <w:tab w:val="left" w:pos="960"/>
        </w:tabs>
        <w:ind w:firstLine="600"/>
        <w:rPr>
          <w:rFonts w:ascii="Times New Roman" w:hAnsi="Times New Roman" w:cs="Times New Roman"/>
          <w:b/>
          <w:bCs/>
          <w:sz w:val="28"/>
          <w:szCs w:val="28"/>
        </w:rPr>
      </w:pPr>
    </w:p>
    <w:p w:rsidR="003A6BF5" w:rsidRPr="00492128" w:rsidRDefault="003A6BF5" w:rsidP="00355370">
      <w:pPr>
        <w:tabs>
          <w:tab w:val="left" w:pos="0"/>
          <w:tab w:val="left" w:pos="960"/>
        </w:tabs>
        <w:ind w:firstLine="600"/>
        <w:jc w:val="both"/>
        <w:rPr>
          <w:rFonts w:ascii="Times New Roman" w:hAnsi="Times New Roman" w:cs="Times New Roman"/>
          <w:sz w:val="28"/>
          <w:szCs w:val="28"/>
        </w:rPr>
      </w:pPr>
      <w:r w:rsidRPr="00492128">
        <w:rPr>
          <w:rFonts w:ascii="Times New Roman" w:hAnsi="Times New Roman" w:cs="Times New Roman"/>
          <w:sz w:val="28"/>
          <w:szCs w:val="28"/>
        </w:rPr>
        <w:t>Đảng bộ Trường Cao đẳng Kỹ thuật Lý Tự Trọng nhiệm kỳ 2010 – 2015 có 07 đồng chí trong Ban Chấp hành đảng bộ, trong đó có 1 đồng chí Bí thư Đảng bộ, 1 đồng chí phó bí thư  với số lượng đảng viên đầu nhiệm kỳ là 46 đồng chí đến cuối nhiệm kỳ là 62 đồng chí.</w:t>
      </w:r>
    </w:p>
    <w:p w:rsidR="003A6BF5" w:rsidRPr="00492128" w:rsidRDefault="003A6BF5" w:rsidP="00355370">
      <w:pPr>
        <w:ind w:firstLine="600"/>
        <w:jc w:val="both"/>
        <w:rPr>
          <w:rFonts w:ascii="Times New Roman" w:hAnsi="Times New Roman" w:cs="Times New Roman"/>
          <w:b/>
          <w:bCs/>
          <w:sz w:val="28"/>
          <w:szCs w:val="28"/>
        </w:rPr>
      </w:pPr>
      <w:r w:rsidRPr="00492128">
        <w:rPr>
          <w:rFonts w:ascii="Times New Roman" w:hAnsi="Times New Roman" w:cs="Times New Roman"/>
          <w:b/>
          <w:bCs/>
          <w:sz w:val="28"/>
          <w:szCs w:val="28"/>
        </w:rPr>
        <w:t>1. Về lãnh đạo thực hiện công tác chính trị tư tưởng.</w:t>
      </w:r>
    </w:p>
    <w:p w:rsidR="003A6BF5" w:rsidRPr="00492128" w:rsidRDefault="003A6BF5" w:rsidP="00355370">
      <w:pPr>
        <w:ind w:firstLine="600"/>
        <w:jc w:val="both"/>
        <w:rPr>
          <w:rFonts w:ascii="Times New Roman" w:hAnsi="Times New Roman" w:cs="Times New Roman"/>
          <w:sz w:val="28"/>
          <w:szCs w:val="28"/>
        </w:rPr>
      </w:pPr>
      <w:r w:rsidRPr="00492128">
        <w:rPr>
          <w:rFonts w:ascii="Times New Roman" w:hAnsi="Times New Roman" w:cs="Times New Roman"/>
          <w:sz w:val="28"/>
          <w:szCs w:val="28"/>
        </w:rPr>
        <w:t>Qua 05 năm thực hiện nghị quyết của Ban Chấp hành Đảng bộ (nhiệm kỳ 2010 – 2015), Đảng bộ được biên chế thành 05 chi bộ, đã sớm ổn định bộ máy tổ chức và đi vào hoạt động, thể hiện được vai trò trung tâm đoàn kết và lãnh đạo toàn diện hoạt động của nhà trường, mọi kế họach, chủ trương hoạt động của nhà trường đều được bàn bạc dân chủ, công khai trước khi thực hiện. Ban Chấp hành  Đảng bộ và Ban Giám Hiệu đã quan tâm nắm bắt tâm tư, nguyện vọng và diễn biến tư tưởng của cán bộ, giảng viên, giáo viên, nhân viên, giúp đội ngũ an tâm công tác, khắc phục khó khăn hoàn thành tốt nhiệm vụ. Từng cá nhân đã có nhiều cố gắng giữ gìn phẩm chất đạo đức, gương mẫu trong lối sống, trong hoạt động nghề nghiệp, cùng tập thể từng bước nâng cao chất lượng công tác, chất lượng dạy và học.</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1.1.</w:t>
      </w:r>
      <w:r w:rsidRPr="00492128">
        <w:rPr>
          <w:rFonts w:ascii="Times New Roman" w:hAnsi="Times New Roman" w:cs="Times New Roman"/>
          <w:sz w:val="28"/>
          <w:szCs w:val="28"/>
        </w:rPr>
        <w:t xml:space="preserve"> Thực hiện tốt “Quy chế dân chủ cơ sở” duy trì tốt việc họp giao ban hàng tuần </w:t>
      </w:r>
      <w:r>
        <w:rPr>
          <w:rFonts w:ascii="Times New Roman" w:hAnsi="Times New Roman" w:cs="Times New Roman"/>
          <w:sz w:val="28"/>
          <w:szCs w:val="28"/>
        </w:rPr>
        <w:t xml:space="preserve">trong Ban Giám hiệu, </w:t>
      </w:r>
      <w:r w:rsidRPr="00492128">
        <w:rPr>
          <w:rFonts w:ascii="Times New Roman" w:hAnsi="Times New Roman" w:cs="Times New Roman"/>
          <w:sz w:val="28"/>
          <w:szCs w:val="28"/>
        </w:rPr>
        <w:t>giao ban hàng tháng</w:t>
      </w:r>
      <w:r>
        <w:rPr>
          <w:rFonts w:ascii="Times New Roman" w:hAnsi="Times New Roman" w:cs="Times New Roman"/>
          <w:sz w:val="28"/>
          <w:szCs w:val="28"/>
        </w:rPr>
        <w:t xml:space="preserve"> với các đơn vị</w:t>
      </w:r>
      <w:r w:rsidRPr="00492128">
        <w:rPr>
          <w:rFonts w:ascii="Times New Roman" w:hAnsi="Times New Roman" w:cs="Times New Roman"/>
          <w:sz w:val="28"/>
          <w:szCs w:val="28"/>
        </w:rPr>
        <w:t>, tổ chức đối thoại với HSSV mỗi học kỳ một lần, tổ chức họp hội đồng Khoa học và Đào tạo mỗi học kỳ 1 lần, hầu hết ý kiến đóng góp đều được tiếp thu và giải quyết kịp thời.</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1.2.</w:t>
      </w:r>
      <w:r w:rsidRPr="00492128">
        <w:rPr>
          <w:rFonts w:ascii="Times New Roman" w:hAnsi="Times New Roman" w:cs="Times New Roman"/>
          <w:sz w:val="28"/>
          <w:szCs w:val="28"/>
        </w:rPr>
        <w:t xml:space="preserve">  Lãnh đạo chính quyền, đoàn thể tổ chức tốt các phong trào thi đua nhân các ngày lễ lớn trong năm có tổng kết đánh giá khen thưởng kịp thời.</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1.3.</w:t>
      </w:r>
      <w:r w:rsidRPr="00492128">
        <w:rPr>
          <w:rFonts w:ascii="Times New Roman" w:hAnsi="Times New Roman" w:cs="Times New Roman"/>
          <w:sz w:val="28"/>
          <w:szCs w:val="28"/>
        </w:rPr>
        <w:t xml:space="preserve"> Quán triệt, triển khai các chỉ thị, nghị quyết, các văn bản của cấp trên  được phổ biến đầy đủ đến từng đảng viên và các đối tượng có liên quan. Tổ chức nghe thời sự trong và ngoài nước mỗi học kỳ một lần đặc biệt là học tập các chuyên đề về tư tưởng và làm theo tấm gương đạo đức Hồ Chí Minh để nâng cao nhận thức cho cán bộ, giảng viên, giáo viên, nhân viên. Để ghi nhớ công ơn của Bác và công ơn của các Anh hùng liệt sỹ, nhằm nâng cao phẩm chất chính trị, đạo đức cách mạng ý chí phấn đấu của mỗi cán bộ đả</w:t>
      </w:r>
      <w:r>
        <w:rPr>
          <w:rFonts w:ascii="Times New Roman" w:hAnsi="Times New Roman" w:cs="Times New Roman"/>
          <w:sz w:val="28"/>
          <w:szCs w:val="28"/>
        </w:rPr>
        <w:t>ng viên</w:t>
      </w:r>
      <w:r w:rsidRPr="00492128">
        <w:rPr>
          <w:rFonts w:ascii="Times New Roman" w:hAnsi="Times New Roman" w:cs="Times New Roman"/>
          <w:sz w:val="28"/>
          <w:szCs w:val="28"/>
        </w:rPr>
        <w:t>, nhân dị</w:t>
      </w:r>
      <w:r>
        <w:rPr>
          <w:rFonts w:ascii="Times New Roman" w:hAnsi="Times New Roman" w:cs="Times New Roman"/>
          <w:sz w:val="28"/>
          <w:szCs w:val="28"/>
        </w:rPr>
        <w:t>p ngày thành</w:t>
      </w:r>
      <w:r w:rsidRPr="00492128">
        <w:rPr>
          <w:rFonts w:ascii="Times New Roman" w:hAnsi="Times New Roman" w:cs="Times New Roman"/>
          <w:sz w:val="28"/>
          <w:szCs w:val="28"/>
        </w:rPr>
        <w:t xml:space="preserve"> lập Đảng 3/2 Đảng bộ</w:t>
      </w:r>
      <w:r>
        <w:rPr>
          <w:rFonts w:ascii="Times New Roman" w:hAnsi="Times New Roman" w:cs="Times New Roman"/>
          <w:sz w:val="28"/>
          <w:szCs w:val="28"/>
        </w:rPr>
        <w:t xml:space="preserve"> đã tổ chức cho cán bộ đảng viên</w:t>
      </w:r>
      <w:r w:rsidRPr="00492128">
        <w:rPr>
          <w:rFonts w:ascii="Times New Roman" w:hAnsi="Times New Roman" w:cs="Times New Roman"/>
          <w:sz w:val="28"/>
          <w:szCs w:val="28"/>
        </w:rPr>
        <w:t xml:space="preserve"> đi tham quan các di tích Chiế</w:t>
      </w:r>
      <w:r>
        <w:rPr>
          <w:rFonts w:ascii="Times New Roman" w:hAnsi="Times New Roman" w:cs="Times New Roman"/>
          <w:sz w:val="28"/>
          <w:szCs w:val="28"/>
        </w:rPr>
        <w:t>n k</w:t>
      </w:r>
      <w:r w:rsidRPr="00492128">
        <w:rPr>
          <w:rFonts w:ascii="Times New Roman" w:hAnsi="Times New Roman" w:cs="Times New Roman"/>
          <w:sz w:val="28"/>
          <w:szCs w:val="28"/>
        </w:rPr>
        <w:t>hu Rừ</w:t>
      </w:r>
      <w:r>
        <w:rPr>
          <w:rFonts w:ascii="Times New Roman" w:hAnsi="Times New Roman" w:cs="Times New Roman"/>
          <w:sz w:val="28"/>
          <w:szCs w:val="28"/>
        </w:rPr>
        <w:t>ng Sác,</w:t>
      </w:r>
      <w:r w:rsidRPr="00492128">
        <w:rPr>
          <w:rFonts w:ascii="Times New Roman" w:hAnsi="Times New Roman" w:cs="Times New Roman"/>
          <w:sz w:val="28"/>
          <w:szCs w:val="28"/>
        </w:rPr>
        <w:t xml:space="preserve"> </w:t>
      </w:r>
      <w:r>
        <w:rPr>
          <w:rFonts w:ascii="Times New Roman" w:hAnsi="Times New Roman" w:cs="Times New Roman"/>
          <w:sz w:val="28"/>
          <w:szCs w:val="28"/>
        </w:rPr>
        <w:t>nhà tù giam giữ các chiến sỹ cách mạng</w:t>
      </w:r>
      <w:r w:rsidRPr="00492128">
        <w:rPr>
          <w:rFonts w:ascii="Times New Roman" w:hAnsi="Times New Roman" w:cs="Times New Roman"/>
          <w:sz w:val="28"/>
          <w:szCs w:val="28"/>
        </w:rPr>
        <w:t xml:space="preserve"> Phú Lợi tạ</w:t>
      </w:r>
      <w:r>
        <w:rPr>
          <w:rFonts w:ascii="Times New Roman" w:hAnsi="Times New Roman" w:cs="Times New Roman"/>
          <w:sz w:val="28"/>
          <w:szCs w:val="28"/>
        </w:rPr>
        <w:t>i thà</w:t>
      </w:r>
      <w:r w:rsidRPr="00492128">
        <w:rPr>
          <w:rFonts w:ascii="Times New Roman" w:hAnsi="Times New Roman" w:cs="Times New Roman"/>
          <w:sz w:val="28"/>
          <w:szCs w:val="28"/>
        </w:rPr>
        <w:t>nh phố</w:t>
      </w:r>
      <w:r>
        <w:rPr>
          <w:rFonts w:ascii="Times New Roman" w:hAnsi="Times New Roman" w:cs="Times New Roman"/>
          <w:sz w:val="28"/>
          <w:szCs w:val="28"/>
        </w:rPr>
        <w:t xml:space="preserve"> Biên Hòa,</w:t>
      </w:r>
      <w:r w:rsidRPr="00492128">
        <w:rPr>
          <w:rFonts w:ascii="Times New Roman" w:hAnsi="Times New Roman" w:cs="Times New Roman"/>
          <w:sz w:val="28"/>
          <w:szCs w:val="28"/>
        </w:rPr>
        <w:t xml:space="preserve"> Thành cổ Quảng Trị, Nhà tù </w:t>
      </w:r>
      <w:r>
        <w:rPr>
          <w:rFonts w:ascii="Times New Roman" w:hAnsi="Times New Roman" w:cs="Times New Roman"/>
          <w:sz w:val="28"/>
          <w:szCs w:val="28"/>
        </w:rPr>
        <w:t>tù giam giữ các chiến sỹ cách mạng</w:t>
      </w:r>
      <w:r w:rsidRPr="00492128">
        <w:rPr>
          <w:rFonts w:ascii="Times New Roman" w:hAnsi="Times New Roman" w:cs="Times New Roman"/>
          <w:sz w:val="28"/>
          <w:szCs w:val="28"/>
        </w:rPr>
        <w:t xml:space="preserve"> ở Phú Quốc, thăm mộ Đại tướng Võ Nguyên Giáp, Chiến trường K Campuchia, đường 9 Nam Lào...đây là những nơi đi vào lịch sử truyền thống cách mạng của dân tộc. Mỗi cán bộ đảng viên đều có sổ đăng ký phấn đấu rèn luyện và tu dưỡng theo tư tưởng, tấm gương đạo đức Hồ Chí Minh.</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1.4.</w:t>
      </w:r>
      <w:r w:rsidRPr="00492128">
        <w:rPr>
          <w:rFonts w:ascii="Times New Roman" w:hAnsi="Times New Roman" w:cs="Times New Roman"/>
          <w:sz w:val="28"/>
          <w:szCs w:val="28"/>
        </w:rPr>
        <w:t xml:space="preserve"> Việc chăm lo đời sống vật chất và tinh thần cho đội ngũ thường xuyên được quan tâm, các đảng viên kịp thời nắm bắt và phản ánh cho Ban Chấp hành Đảng bộ, Chi bộ những tâm tư, nguyện vọng của quần chúng. Nhà trường thực hiện nghiêm túc các chế độ chính sách đối với cán bộ, giảng viên, giáo viên, nhân viên đảm bảo đúng chế độ và thời gian theo quy định của nhà nước và hướng dẫn của Sở Giáo dục và Đào tạo.</w:t>
      </w:r>
    </w:p>
    <w:p w:rsidR="003A6BF5" w:rsidRPr="00492128" w:rsidRDefault="003A6BF5" w:rsidP="00355370">
      <w:pPr>
        <w:ind w:firstLine="720"/>
        <w:jc w:val="both"/>
        <w:rPr>
          <w:rFonts w:ascii="Times New Roman" w:hAnsi="Times New Roman" w:cs="Times New Roman"/>
          <w:b/>
          <w:bCs/>
          <w:sz w:val="28"/>
          <w:szCs w:val="28"/>
        </w:rPr>
      </w:pPr>
      <w:r w:rsidRPr="00492128">
        <w:rPr>
          <w:rFonts w:ascii="Times New Roman" w:hAnsi="Times New Roman" w:cs="Times New Roman"/>
          <w:b/>
          <w:bCs/>
          <w:sz w:val="28"/>
          <w:szCs w:val="28"/>
        </w:rPr>
        <w:t xml:space="preserve">2. Tồn tại </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sz w:val="28"/>
          <w:szCs w:val="28"/>
        </w:rPr>
        <w:t xml:space="preserve">Hình thức thực hiện công tác giáo dục chính trị tư tưởng chưa phong phú. Do hoạt động chuyên môn chiếm </w:t>
      </w:r>
      <w:r>
        <w:rPr>
          <w:rFonts w:ascii="Times New Roman" w:hAnsi="Times New Roman" w:cs="Times New Roman"/>
          <w:sz w:val="28"/>
          <w:szCs w:val="28"/>
        </w:rPr>
        <w:t xml:space="preserve">nhiều </w:t>
      </w:r>
      <w:r w:rsidRPr="00492128">
        <w:rPr>
          <w:rFonts w:ascii="Times New Roman" w:hAnsi="Times New Roman" w:cs="Times New Roman"/>
          <w:sz w:val="28"/>
          <w:szCs w:val="28"/>
        </w:rPr>
        <w:t>thời gian do đó việc tổ chức các họat động tuyên truyền giáo dục chính trị tư tưởng ít nhiều bị hạn chế.</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sz w:val="28"/>
          <w:szCs w:val="28"/>
        </w:rPr>
        <w:t>Các tổ Đảng chưa thực sự là hạt nhân nòng cốt tại các đơn vị trong lãnh đạo chỉ đạo hoạt động chuyên môn, chưa có nhiều ý kiến đề xuất hiến kế với Chi bộ, Đảng bộ trong lãnh đạo, chỉ đạo chuyên môn…</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sz w:val="28"/>
          <w:szCs w:val="28"/>
        </w:rPr>
        <w:t>Đời sống vật chất tinh thần của cán bộ, giảng viên, giáo viên, nhân viên  mặc dù đã được cải thiện nhưng vẫn còn gặp nhiều khó khăn do chịu ảnh hưởng chung của toàn bộ đời sống xã hội.</w:t>
      </w:r>
    </w:p>
    <w:p w:rsidR="003A6BF5" w:rsidRPr="00492128" w:rsidRDefault="003A6BF5" w:rsidP="00355370">
      <w:pPr>
        <w:ind w:firstLine="720"/>
        <w:jc w:val="both"/>
        <w:rPr>
          <w:rFonts w:ascii="Times New Roman" w:hAnsi="Times New Roman" w:cs="Times New Roman"/>
          <w:b/>
          <w:bCs/>
          <w:sz w:val="28"/>
          <w:szCs w:val="28"/>
        </w:rPr>
      </w:pPr>
      <w:r w:rsidRPr="00492128">
        <w:rPr>
          <w:rFonts w:ascii="Times New Roman" w:hAnsi="Times New Roman" w:cs="Times New Roman"/>
          <w:b/>
          <w:bCs/>
          <w:sz w:val="28"/>
          <w:szCs w:val="28"/>
        </w:rPr>
        <w:t>3. Lãnh đạo công tác xây dựng Đảng.</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3.1</w:t>
      </w:r>
      <w:r w:rsidRPr="00492128">
        <w:rPr>
          <w:rFonts w:ascii="Times New Roman" w:hAnsi="Times New Roman" w:cs="Times New Roman"/>
          <w:sz w:val="28"/>
          <w:szCs w:val="28"/>
        </w:rPr>
        <w:t>. Sinh hoạt Ban Chấp hành Đảng bộ 01 tháng một lần, Chi bộ định kỳ mỗi tháng một lần, chất lượng và nội dung sinh hoạt được cấp ủy chuẩn bị chu đáo, sát với nhiệm vụ chính trị của Trường. Ban Chấp hành Đảng bộ hàng tháng tổng kết, kiểm điểm rút kinh nghiệm việc thực hiện nghị quyết tháng trước và đề ra phương hướng nhiệm vụ tháng sau, sau đó Ban Chấp hành Đảng bộ thảo luận thông qua thành nghị quyết và triển khai đến các Chi bộ thực hiện và trở thành nghị quyết cho chính quyền cùng các đoàn thể thực hiện.</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3.2.</w:t>
      </w:r>
      <w:r w:rsidRPr="00492128">
        <w:rPr>
          <w:rFonts w:ascii="Times New Roman" w:hAnsi="Times New Roman" w:cs="Times New Roman"/>
          <w:sz w:val="28"/>
          <w:szCs w:val="28"/>
        </w:rPr>
        <w:t xml:space="preserve"> Đảm bảo nguyên tắc tập trung dân chủ trong sinh hoạt Đảng, đảng viên được khuyến khích phát biểu ý kiến trên tinh thần đoàn kết xây dựng và hiến kế cho hoạt động của nhà trường trên mọi lĩnh vực, đa số Đảng viên đều được phân công phụ trách các khâu trọng yếu của nhà trường như: Trưởng</w:t>
      </w:r>
      <w:r>
        <w:rPr>
          <w:rFonts w:ascii="Times New Roman" w:hAnsi="Times New Roman" w:cs="Times New Roman"/>
          <w:sz w:val="28"/>
          <w:szCs w:val="28"/>
        </w:rPr>
        <w:t xml:space="preserve">, phó các đơn vị trực thuộc trường; Trưởng bộ môn </w:t>
      </w:r>
      <w:r w:rsidRPr="00492128">
        <w:rPr>
          <w:rFonts w:ascii="Times New Roman" w:hAnsi="Times New Roman" w:cs="Times New Roman"/>
          <w:sz w:val="28"/>
          <w:szCs w:val="28"/>
        </w:rPr>
        <w:t>….</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3.3.</w:t>
      </w:r>
      <w:r w:rsidRPr="00492128">
        <w:rPr>
          <w:rFonts w:ascii="Times New Roman" w:hAnsi="Times New Roman" w:cs="Times New Roman"/>
          <w:sz w:val="28"/>
          <w:szCs w:val="28"/>
        </w:rPr>
        <w:t xml:space="preserve"> Để nắm bắt tình hình thời sự cũng như công tác Đả</w:t>
      </w:r>
      <w:r>
        <w:rPr>
          <w:rFonts w:ascii="Times New Roman" w:hAnsi="Times New Roman" w:cs="Times New Roman"/>
          <w:sz w:val="28"/>
          <w:szCs w:val="28"/>
        </w:rPr>
        <w:t>ng, Văn phòng Đ</w:t>
      </w:r>
      <w:r w:rsidRPr="00492128">
        <w:rPr>
          <w:rFonts w:ascii="Times New Roman" w:hAnsi="Times New Roman" w:cs="Times New Roman"/>
          <w:sz w:val="28"/>
          <w:szCs w:val="28"/>
        </w:rPr>
        <w:t>ảng ủy đã phát “Sổ tay xây dựng Đảng” đến các đồng chí Đảng viên, thông qua đó Đảng viên hiểu được chủ trương, đường lối, chính sách pháp luật của Đảng và Nhà nước.</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3.4.</w:t>
      </w:r>
      <w:r w:rsidRPr="00492128">
        <w:rPr>
          <w:rFonts w:ascii="Times New Roman" w:hAnsi="Times New Roman" w:cs="Times New Roman"/>
          <w:sz w:val="28"/>
          <w:szCs w:val="28"/>
        </w:rPr>
        <w:t xml:space="preserve"> Trong nhiệm kỳ qua, Công đoàn và Đoàn thanh niên đã giới thiệu quần chúng tích cực cho Đảng bộ, các chi bộ giới thiệu được 40 quần chúng, cử đi học lớp nhận thức về Đảng có 38 quần chúng, đề nghị kết nạp đảng 18 quần chúng, đảng viên dự bị hiện có 10 đồng chí, xét chuyển Đảng chính thức 100% . </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3.5.</w:t>
      </w:r>
      <w:r w:rsidRPr="00492128">
        <w:rPr>
          <w:rFonts w:ascii="Times New Roman" w:hAnsi="Times New Roman" w:cs="Times New Roman"/>
          <w:sz w:val="28"/>
          <w:szCs w:val="28"/>
        </w:rPr>
        <w:t xml:space="preserve"> Ban Chấp hành Đảng bộ trong thực hiện Nghị quyết nhiệm kỳ 2010 – 2015 đã lãnh đạo, chỉ đạo tốt công tác tổ chức của Đảng, hướng dẫn các chi bộ thực thiện tốt nghiệp vụ công tác đảng, công tác kiểm tra giám sát của đảng,  không có trường hợp đảng viên vi phạm kỷ luật, thực hiện đóng đảng phí đầy đủ, đúng thời gian quy định.</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3.6.</w:t>
      </w:r>
      <w:r w:rsidRPr="00492128">
        <w:rPr>
          <w:rFonts w:ascii="Times New Roman" w:hAnsi="Times New Roman" w:cs="Times New Roman"/>
          <w:sz w:val="28"/>
          <w:szCs w:val="28"/>
        </w:rPr>
        <w:t xml:space="preserve"> Thực hiện báo cáo định kỳ đầy đủ cho Đảng ủy Sở Giáo dục, làm tốt công tác bảo vệ chính trị nội bộ, giữ gìn an ninh trật tự trong nhà trường đảm bảo an toàn phòng chống cháy nổ, phối hợp chặt chẽ với chính quyền địa phương kiểm soát và hạn chế tối đa các tệ nạn xã hội xâm nhập học đường và tình trạng HSSV</w:t>
      </w:r>
      <w:r w:rsidRPr="00492128">
        <w:rPr>
          <w:rFonts w:ascii="Times New Roman" w:hAnsi="Times New Roman" w:cs="Times New Roman"/>
          <w:b/>
          <w:bCs/>
          <w:sz w:val="28"/>
          <w:szCs w:val="28"/>
        </w:rPr>
        <w:t xml:space="preserve"> </w:t>
      </w:r>
      <w:r w:rsidRPr="00492128">
        <w:rPr>
          <w:rFonts w:ascii="Times New Roman" w:hAnsi="Times New Roman" w:cs="Times New Roman"/>
          <w:sz w:val="28"/>
          <w:szCs w:val="28"/>
        </w:rPr>
        <w:t>đánh nhau.</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3.7</w:t>
      </w:r>
      <w:r w:rsidRPr="00492128">
        <w:rPr>
          <w:rFonts w:ascii="Times New Roman" w:hAnsi="Times New Roman" w:cs="Times New Roman"/>
          <w:sz w:val="28"/>
          <w:szCs w:val="28"/>
        </w:rPr>
        <w:t>. Công tác dân vận và tuyên giáo được định hướng và thực hiện đổi mới nội dung, phương thức có tác động sâu rộng đến cán bộ, đảng viên, giảng viên, giáo viên, nhân viên và học sinh, sinh viên thực hiện đúng đường lối, chủ trương, chính sách của Đảng, pháp luật của nhà nước, hướng dẫn quần chúng giám sát hoạt động của chính quyền, giải quyết được nhiều vấn đề bức xúc, ngăn chặn kịp thời các sai phạm của cán bộ, đảng viên, giảng viên, giáo viên, nhân viên và học sinh, sinh viên.</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3.8.</w:t>
      </w:r>
      <w:r w:rsidRPr="00492128">
        <w:rPr>
          <w:rFonts w:ascii="Times New Roman" w:hAnsi="Times New Roman" w:cs="Times New Roman"/>
          <w:sz w:val="28"/>
          <w:szCs w:val="28"/>
        </w:rPr>
        <w:t xml:space="preserve"> Việc học tập và làm theo tấm gương đạo đức Hồ Chí Minh là một trong những nhiệm vụ xuyên suốt hằng năm. Đảng ủy nhà trường xây dựng kế hoạch và hướng dẫn thực hiện việc học tập và làm theo tấm gương đạo đức Hồ Chí Minh. Trong đó chỉ đạo Chính quyền, Công đoàn, Đoàn thanh niên, Hội sinh viên, Ban Công tác giáo dục chính trị tư tưởng thường xuyên xây dựng, tổ chức các hoạt động thiết thực, thực hiện những chuẩn mực theo tấm gương, đạo đức, phong cách Hồ Chí Minh trên cơ sở phù hợp với những đặc điểm của nhà trường.</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 xml:space="preserve">3.9. </w:t>
      </w:r>
      <w:r w:rsidRPr="00492128">
        <w:rPr>
          <w:rFonts w:ascii="Times New Roman" w:hAnsi="Times New Roman" w:cs="Times New Roman"/>
          <w:sz w:val="28"/>
          <w:szCs w:val="28"/>
        </w:rPr>
        <w:t>Công tác phát triể</w:t>
      </w:r>
      <w:r>
        <w:rPr>
          <w:rFonts w:ascii="Times New Roman" w:hAnsi="Times New Roman" w:cs="Times New Roman"/>
          <w:sz w:val="28"/>
          <w:szCs w:val="28"/>
        </w:rPr>
        <w:t>n Đ</w:t>
      </w:r>
      <w:r w:rsidRPr="00492128">
        <w:rPr>
          <w:rFonts w:ascii="Times New Roman" w:hAnsi="Times New Roman" w:cs="Times New Roman"/>
          <w:sz w:val="28"/>
          <w:szCs w:val="28"/>
        </w:rPr>
        <w:t>ảng</w:t>
      </w:r>
      <w:r w:rsidRPr="00492128">
        <w:rPr>
          <w:rFonts w:ascii="Times New Roman" w:hAnsi="Times New Roman" w:cs="Times New Roman"/>
          <w:b/>
          <w:bCs/>
          <w:sz w:val="28"/>
          <w:szCs w:val="28"/>
        </w:rPr>
        <w:t xml:space="preserve"> </w:t>
      </w:r>
      <w:r w:rsidRPr="00492128">
        <w:rPr>
          <w:rFonts w:ascii="Times New Roman" w:hAnsi="Times New Roman" w:cs="Times New Roman"/>
          <w:sz w:val="28"/>
          <w:szCs w:val="28"/>
        </w:rPr>
        <w:t>đã vượt chỉ tiêu so với nghị quyết Đại hội nhiệm kỳ 2010 – 2015 đề ra là phát triển từ 10 – 15 đồ</w:t>
      </w:r>
      <w:r>
        <w:rPr>
          <w:rFonts w:ascii="Times New Roman" w:hAnsi="Times New Roman" w:cs="Times New Roman"/>
          <w:sz w:val="28"/>
          <w:szCs w:val="28"/>
        </w:rPr>
        <w:t>ng chí (Đ</w:t>
      </w:r>
      <w:r w:rsidRPr="00492128">
        <w:rPr>
          <w:rFonts w:ascii="Times New Roman" w:hAnsi="Times New Roman" w:cs="Times New Roman"/>
          <w:sz w:val="28"/>
          <w:szCs w:val="28"/>
        </w:rPr>
        <w:t>ảng bộ đã phát triển đảng được 18 đồng chí)</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 xml:space="preserve">3.10.  </w:t>
      </w:r>
      <w:r w:rsidRPr="00492128">
        <w:rPr>
          <w:rFonts w:ascii="Times New Roman" w:hAnsi="Times New Roman" w:cs="Times New Roman"/>
          <w:sz w:val="28"/>
          <w:szCs w:val="28"/>
        </w:rPr>
        <w:t xml:space="preserve">Qua công tác phân loại chất lượng tổ chức cơ sở Đảng hàng năm Đảng bộ 03 năm liền là Đảng bộ trong sạch vững mạnh và 02 năm liền được công nhận Đảng bộ hoàn thành tốt nhiệm vụ, 05 chi bộ đều được công nhận từ hoàn thành tốt nhiệm vụ trở lên, 95 - 98 % đảng viên được công nhận đảng viên đủ tư cách hoàn thành tốt nhiệm vụ, 15% đảng viên hoàn thành xuất sắc nhiệm vụ, không có đảng viên chưa hoàn thành nhiệm vụ, 100% đảng viên trong chi bộ không vi phạm 19 điều cấm đảng viên không được làm. </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Tồn tại:</w:t>
      </w:r>
      <w:r w:rsidRPr="00492128">
        <w:rPr>
          <w:rFonts w:ascii="Times New Roman" w:hAnsi="Times New Roman" w:cs="Times New Roman"/>
          <w:sz w:val="28"/>
          <w:szCs w:val="28"/>
        </w:rPr>
        <w:t xml:space="preserve"> </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sz w:val="28"/>
          <w:szCs w:val="28"/>
        </w:rPr>
        <w:t>Công tác tổ chức sinh hoạt ở một số chi bộ nội dung còn mang tính hình thức, chỉ đạo vẫn còn mang tính mệnh lệnh, công tác phê bình và tự phê bình ở một số đảng viên còn hạn chế.</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sz w:val="28"/>
          <w:szCs w:val="28"/>
        </w:rPr>
        <w:t>Công tác bồi dưỡng và phát triển đảng trong cán bộ, giảng viên, giáo viên, nhân viên tuy đã được coi trọng nhưng phát triển đảng trong HSSV còn hạn chế.</w:t>
      </w:r>
    </w:p>
    <w:p w:rsidR="003A6BF5" w:rsidRPr="00492128" w:rsidRDefault="003A6BF5" w:rsidP="00355370">
      <w:pPr>
        <w:spacing w:before="120" w:after="120"/>
        <w:ind w:firstLine="720"/>
        <w:jc w:val="both"/>
        <w:rPr>
          <w:rFonts w:ascii="Times New Roman" w:hAnsi="Times New Roman" w:cs="Times New Roman"/>
          <w:sz w:val="28"/>
          <w:szCs w:val="28"/>
        </w:rPr>
      </w:pPr>
      <w:r w:rsidRPr="00492128">
        <w:rPr>
          <w:rFonts w:ascii="Times New Roman" w:hAnsi="Times New Roman" w:cs="Times New Roman"/>
          <w:sz w:val="28"/>
          <w:szCs w:val="28"/>
        </w:rPr>
        <w:t xml:space="preserve">Một số chi bộ còn chưa chủ động trong thực hiện các nội dung về tiếp tục đẩy mạnh thực hiện cuộc vận động học tập và làm theo tư tưởng tấm gương đạo đức Hồ Chí Minh. Một vài cá nhân thể hiện tinh thần đấu tranh nhưng vì mục đích cá nhân. </w:t>
      </w:r>
    </w:p>
    <w:p w:rsidR="003A6BF5" w:rsidRPr="00492128" w:rsidRDefault="003A6BF5" w:rsidP="00355370">
      <w:pPr>
        <w:spacing w:before="120" w:after="120"/>
        <w:ind w:firstLine="720"/>
        <w:jc w:val="both"/>
        <w:rPr>
          <w:rFonts w:ascii="Times New Roman" w:hAnsi="Times New Roman" w:cs="Times New Roman"/>
          <w:sz w:val="28"/>
          <w:szCs w:val="28"/>
        </w:rPr>
      </w:pPr>
      <w:r w:rsidRPr="00492128">
        <w:rPr>
          <w:rFonts w:ascii="Times New Roman" w:hAnsi="Times New Roman" w:cs="Times New Roman"/>
          <w:sz w:val="28"/>
          <w:szCs w:val="28"/>
        </w:rPr>
        <w:t xml:space="preserve">Đảng bộ không đạt danh hiệu Đảng bộ trong sạch vững mạnh 02 năm cuối nhiệm kỳ do nhiều nguyên nhân khác nhau (trong đó: 02 năm liền nhà trường có trường hợp </w:t>
      </w:r>
      <w:r>
        <w:rPr>
          <w:rFonts w:ascii="Times New Roman" w:hAnsi="Times New Roman" w:cs="Times New Roman"/>
          <w:sz w:val="28"/>
          <w:szCs w:val="28"/>
        </w:rPr>
        <w:t xml:space="preserve">công đoàn viên </w:t>
      </w:r>
      <w:r w:rsidRPr="00492128">
        <w:rPr>
          <w:rFonts w:ascii="Times New Roman" w:hAnsi="Times New Roman" w:cs="Times New Roman"/>
          <w:sz w:val="28"/>
          <w:szCs w:val="28"/>
        </w:rPr>
        <w:t>sinh con thứ 3</w:t>
      </w:r>
      <w:r>
        <w:rPr>
          <w:rFonts w:ascii="Times New Roman" w:hAnsi="Times New Roman" w:cs="Times New Roman"/>
          <w:sz w:val="28"/>
          <w:szCs w:val="28"/>
        </w:rPr>
        <w:t>,</w:t>
      </w:r>
      <w:r w:rsidRPr="00492128">
        <w:rPr>
          <w:rFonts w:ascii="Times New Roman" w:hAnsi="Times New Roman" w:cs="Times New Roman"/>
          <w:sz w:val="28"/>
          <w:szCs w:val="28"/>
        </w:rPr>
        <w:t xml:space="preserve"> tổ chức Công đoàn không đạt danh hiệ</w:t>
      </w:r>
      <w:r>
        <w:rPr>
          <w:rFonts w:ascii="Times New Roman" w:hAnsi="Times New Roman" w:cs="Times New Roman"/>
          <w:sz w:val="28"/>
          <w:szCs w:val="28"/>
        </w:rPr>
        <w:t>u Công đoàn Vững mạnh Xuất sắc</w:t>
      </w:r>
      <w:r w:rsidRPr="00492128">
        <w:rPr>
          <w:rFonts w:ascii="Times New Roman" w:hAnsi="Times New Roman" w:cs="Times New Roman"/>
          <w:sz w:val="28"/>
          <w:szCs w:val="28"/>
        </w:rPr>
        <w:t>, tính mạnh dạn thẳng thắn trong công tác đấu tranh của một số Ủy viên BCH còn hàn chế) từ đó dẫn đến việc lãnh đạo chính quyền triển khai một số công việc có sai sót.</w:t>
      </w:r>
    </w:p>
    <w:p w:rsidR="003A6BF5" w:rsidRPr="00492128" w:rsidRDefault="003A6BF5" w:rsidP="00355370">
      <w:pPr>
        <w:ind w:firstLine="720"/>
        <w:jc w:val="both"/>
        <w:rPr>
          <w:rFonts w:ascii="Times New Roman" w:hAnsi="Times New Roman" w:cs="Times New Roman"/>
          <w:b/>
          <w:bCs/>
          <w:sz w:val="28"/>
          <w:szCs w:val="28"/>
        </w:rPr>
      </w:pPr>
      <w:r w:rsidRPr="00492128">
        <w:rPr>
          <w:rFonts w:ascii="Times New Roman" w:hAnsi="Times New Roman" w:cs="Times New Roman"/>
          <w:b/>
          <w:bCs/>
          <w:sz w:val="28"/>
          <w:szCs w:val="28"/>
        </w:rPr>
        <w:t xml:space="preserve">4. Công tác lãnh đạo đoàn thể.           </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4.1</w:t>
      </w:r>
      <w:r w:rsidRPr="00492128">
        <w:rPr>
          <w:rFonts w:ascii="Times New Roman" w:hAnsi="Times New Roman" w:cs="Times New Roman"/>
          <w:sz w:val="28"/>
          <w:szCs w:val="28"/>
        </w:rPr>
        <w:t>. Đảng bộ, Chi bộ rất quan tâm đến công tác lãnh đạo chỉ đạo các hoạt động đoàn thể trong suốt nhiệm kỳ vừa qua, các tổ chức Đoàn thanh niên, Hội sinh viên, học sinh và Công đoàn đã thể hiện tương đối tốt vai trò của mình trong các hoạt động của nhà trường, trong các hội đồng của nhà tường có thành viên Ban chấp hành các đoàn thể. Các tổ chức đoàn thể cùng với chính quyền làm tốt công tác quan tâm chăm lo đời sống vật chất, tinh thần, thực hiện tốt các chỉ tiêu về vật chất, tinh thần cho đội ngũ theo nghị quyết của Hội nghị cán bộ - công chức hàng năm.</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4.2</w:t>
      </w:r>
      <w:r w:rsidRPr="00492128">
        <w:rPr>
          <w:rFonts w:ascii="Times New Roman" w:hAnsi="Times New Roman" w:cs="Times New Roman"/>
          <w:sz w:val="28"/>
          <w:szCs w:val="28"/>
        </w:rPr>
        <w:t>. Tập thể Đảng viên trong Đảng bộ đã đi đầu và cùng với tập thể cán bộ, giảng viên, giáo viên, nhân viên và học sinh - sinh viên tham gia tốt các phong trào quyên góp từ thiện xã hội, công tác đền ơn đáp nghĩa.</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4.3</w:t>
      </w:r>
      <w:r w:rsidRPr="00492128">
        <w:rPr>
          <w:rFonts w:ascii="Times New Roman" w:hAnsi="Times New Roman" w:cs="Times New Roman"/>
          <w:sz w:val="28"/>
          <w:szCs w:val="28"/>
        </w:rPr>
        <w:t>. Lãnh đạo chỉ đạo phối hợp hoạt động tổ chức các ngày lễ lớn trong năm giữa chính quyền và đoàn thể đem lại những kết quả tốt, chính quyền đã ủng hộ tạo thuận lợi tốt về kinh phí cho các hoạt động của đoàn thể.</w:t>
      </w:r>
    </w:p>
    <w:p w:rsidR="003A6BF5" w:rsidRPr="00492128" w:rsidRDefault="003A6BF5" w:rsidP="00355370">
      <w:pPr>
        <w:numPr>
          <w:ilvl w:val="0"/>
          <w:numId w:val="31"/>
        </w:numPr>
        <w:tabs>
          <w:tab w:val="clear" w:pos="1440"/>
          <w:tab w:val="left" w:pos="1080"/>
        </w:tabs>
        <w:ind w:left="0" w:firstLine="720"/>
        <w:jc w:val="both"/>
        <w:rPr>
          <w:rFonts w:ascii="Times New Roman" w:hAnsi="Times New Roman" w:cs="Times New Roman"/>
          <w:b/>
          <w:bCs/>
          <w:sz w:val="28"/>
          <w:szCs w:val="28"/>
        </w:rPr>
      </w:pPr>
      <w:r w:rsidRPr="00492128">
        <w:rPr>
          <w:rFonts w:ascii="Times New Roman" w:hAnsi="Times New Roman" w:cs="Times New Roman"/>
          <w:b/>
          <w:bCs/>
          <w:sz w:val="28"/>
          <w:szCs w:val="28"/>
        </w:rPr>
        <w:t xml:space="preserve">Thành tích các tổ chức đoàn thể đã đạt được trong những năm vừa qua. </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sz w:val="28"/>
          <w:szCs w:val="28"/>
        </w:rPr>
        <w:t xml:space="preserve">Đoàn thanh niên hàng năm được thành đoàn công nhận là: Tiên tiến Xuất sắc và Xuất Sắc </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sz w:val="28"/>
          <w:szCs w:val="28"/>
        </w:rPr>
        <w:t>Công đoàn 3 năm liền được công nhận là công đoàn vững mạnh xuất sắc, 2  năm liền được công nhận là công đoàn vững mạnh. Nhận bằng khen của Tổng liên đoàn lao động Việt Nam, bằng khen của Liên đoàn lao động thành phố Hồ Chí Minh.</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sz w:val="28"/>
          <w:szCs w:val="28"/>
        </w:rPr>
        <w:t>Trường Cao đẳng Kỹ thuật Lý Tự Trọng đạt: tập thể lao động xuất sắc</w:t>
      </w:r>
    </w:p>
    <w:p w:rsidR="003A6BF5" w:rsidRPr="00492128" w:rsidRDefault="003A6BF5" w:rsidP="00355370">
      <w:pPr>
        <w:ind w:firstLine="720"/>
        <w:jc w:val="both"/>
        <w:rPr>
          <w:rFonts w:ascii="Times New Roman" w:hAnsi="Times New Roman" w:cs="Times New Roman"/>
          <w:b/>
          <w:bCs/>
          <w:sz w:val="28"/>
          <w:szCs w:val="28"/>
        </w:rPr>
      </w:pPr>
      <w:r w:rsidRPr="00492128">
        <w:rPr>
          <w:rFonts w:ascii="Times New Roman" w:hAnsi="Times New Roman" w:cs="Times New Roman"/>
          <w:b/>
          <w:bCs/>
          <w:sz w:val="28"/>
          <w:szCs w:val="28"/>
        </w:rPr>
        <w:t>5. Tồn tại.</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5.1</w:t>
      </w:r>
      <w:r w:rsidRPr="00492128">
        <w:rPr>
          <w:rFonts w:ascii="Times New Roman" w:hAnsi="Times New Roman" w:cs="Times New Roman"/>
          <w:sz w:val="28"/>
          <w:szCs w:val="28"/>
        </w:rPr>
        <w:t>. Một số hoạt động của đoàn thể còn mang tính phong trào bề nổi, một số hoạt phong trào chưa phong phú.</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sz w:val="28"/>
          <w:szCs w:val="28"/>
        </w:rPr>
        <w:t>Cán bộ các đoàn thể nhiệt tình, chịu khó, năng nổ nhưng thiếu kinh nghiệm trong công tác tổ chức và tập hợp công đoàn viên, thanh niên nên số lượng đoàn viên được phát triển trong nhiệm kỳ qua chưa nhiều, hoạt động kém sôi nổi.</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5.3.</w:t>
      </w:r>
      <w:r w:rsidRPr="00492128">
        <w:rPr>
          <w:rFonts w:ascii="Times New Roman" w:hAnsi="Times New Roman" w:cs="Times New Roman"/>
          <w:sz w:val="28"/>
          <w:szCs w:val="28"/>
        </w:rPr>
        <w:t xml:space="preserve"> Hoạt động Công đoàn chỉ dựa vào kế hoạch của công đoàn cấp trên chưa chủ động, sáng tạo tổ chức các hoạt động thi đua  sôi nổi trong nhà trường.</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5.4</w:t>
      </w:r>
      <w:r w:rsidRPr="00492128">
        <w:rPr>
          <w:rFonts w:ascii="Times New Roman" w:hAnsi="Times New Roman" w:cs="Times New Roman"/>
          <w:sz w:val="28"/>
          <w:szCs w:val="28"/>
        </w:rPr>
        <w:t>. Công đoàn viên đa số là Giảng viên, Giáo viên trực tiếp đứng lớp do đó điều kiện và thời gian tham gia hoạt động phong trào còn hạn chế.</w:t>
      </w:r>
    </w:p>
    <w:p w:rsidR="003A6BF5" w:rsidRPr="00492128" w:rsidRDefault="003A6BF5" w:rsidP="00355370">
      <w:pPr>
        <w:pStyle w:val="Heading3"/>
        <w:tabs>
          <w:tab w:val="left" w:pos="840"/>
        </w:tabs>
        <w:ind w:firstLine="600"/>
        <w:rPr>
          <w:rFonts w:ascii="Times New Roman" w:hAnsi="Times New Roman" w:cs="Times New Roman"/>
          <w:sz w:val="28"/>
          <w:szCs w:val="28"/>
        </w:rPr>
      </w:pPr>
      <w:r w:rsidRPr="00492128">
        <w:rPr>
          <w:rFonts w:ascii="Times New Roman" w:hAnsi="Times New Roman" w:cs="Times New Roman"/>
          <w:sz w:val="28"/>
          <w:szCs w:val="28"/>
        </w:rPr>
        <w:t>6. Về chỉ đạo công tác chuyên môn:</w:t>
      </w:r>
    </w:p>
    <w:p w:rsidR="003A6BF5" w:rsidRPr="00492128" w:rsidRDefault="003A6BF5" w:rsidP="00355370">
      <w:pPr>
        <w:tabs>
          <w:tab w:val="left" w:pos="840"/>
        </w:tabs>
        <w:ind w:firstLine="600"/>
        <w:jc w:val="both"/>
        <w:rPr>
          <w:rFonts w:ascii="Times New Roman" w:hAnsi="Times New Roman" w:cs="Times New Roman"/>
          <w:b/>
          <w:bCs/>
          <w:sz w:val="28"/>
          <w:szCs w:val="28"/>
        </w:rPr>
      </w:pPr>
      <w:r w:rsidRPr="00492128">
        <w:rPr>
          <w:rFonts w:ascii="Times New Roman" w:hAnsi="Times New Roman" w:cs="Times New Roman"/>
          <w:b/>
          <w:bCs/>
          <w:sz w:val="28"/>
          <w:szCs w:val="28"/>
        </w:rPr>
        <w:t xml:space="preserve">6.1. Công tác tuyển sinh </w:t>
      </w:r>
    </w:p>
    <w:p w:rsidR="003A6BF5" w:rsidRPr="00492128" w:rsidRDefault="003A6BF5" w:rsidP="00355370">
      <w:pPr>
        <w:ind w:firstLine="600"/>
        <w:jc w:val="both"/>
        <w:rPr>
          <w:rFonts w:ascii="Times New Roman" w:hAnsi="Times New Roman" w:cs="Times New Roman"/>
          <w:sz w:val="28"/>
          <w:szCs w:val="28"/>
        </w:rPr>
      </w:pPr>
      <w:r w:rsidRPr="00492128">
        <w:rPr>
          <w:rFonts w:ascii="Times New Roman" w:hAnsi="Times New Roman" w:cs="Times New Roman"/>
          <w:sz w:val="28"/>
          <w:szCs w:val="28"/>
        </w:rPr>
        <w:t xml:space="preserve">Từ năm 2010 đến 2012, Trường tổ chức tuyển sinh cao đẳng theo hình thức thi tuyển khối A theo kỳ thi ba chung của Bộ Giáo dục và Đào tạo và tổ chức xét tuyển trung cấp chuyên nghiệp dựa vào điểm trung bình thi tốt nghiệp THPT hoặc tương đương, điểm thi đại học, cao đẳng. </w:t>
      </w:r>
    </w:p>
    <w:p w:rsidR="003A6BF5" w:rsidRPr="00492128" w:rsidRDefault="003A6BF5" w:rsidP="00355370">
      <w:pPr>
        <w:ind w:firstLine="600"/>
        <w:jc w:val="both"/>
        <w:rPr>
          <w:rFonts w:ascii="Times New Roman" w:hAnsi="Times New Roman" w:cs="Times New Roman"/>
          <w:sz w:val="28"/>
          <w:szCs w:val="28"/>
        </w:rPr>
      </w:pPr>
      <w:r w:rsidRPr="00492128">
        <w:rPr>
          <w:rFonts w:ascii="Times New Roman" w:hAnsi="Times New Roman" w:cs="Times New Roman"/>
          <w:sz w:val="28"/>
          <w:szCs w:val="28"/>
        </w:rPr>
        <w:t>Năm 2013, 2014 Trường tổ chức tuyển sinh cao đẳng theo hình thức xét tuyển điểm thi Đại học, cao đẳng theo kỳ thi ba chung và tổ chức xét tuyển trung cấp chuyên nghiệp dựa vào điểm trung bình thi tốt nghiệp THPT hoặc tương đương, điểm thi đại học, cao đẳng.</w:t>
      </w:r>
    </w:p>
    <w:p w:rsidR="003A6BF5" w:rsidRPr="00492128" w:rsidRDefault="003A6BF5" w:rsidP="00355370">
      <w:pPr>
        <w:ind w:firstLine="600"/>
        <w:jc w:val="both"/>
        <w:rPr>
          <w:rFonts w:ascii="Times New Roman" w:hAnsi="Times New Roman" w:cs="Times New Roman"/>
          <w:sz w:val="28"/>
          <w:szCs w:val="28"/>
        </w:rPr>
      </w:pPr>
      <w:r w:rsidRPr="00492128">
        <w:rPr>
          <w:rFonts w:ascii="Times New Roman" w:hAnsi="Times New Roman" w:cs="Times New Roman"/>
          <w:sz w:val="28"/>
          <w:szCs w:val="28"/>
        </w:rPr>
        <w:t xml:space="preserve">Công tác tuyển sinh hàng năm của Trường luôn tuân thủ đúng theo Quy chế tuyển sinh của Bộ Giáo dục và Đào tạo. </w:t>
      </w:r>
    </w:p>
    <w:p w:rsidR="003A6BF5" w:rsidRPr="00492128" w:rsidRDefault="003A6BF5" w:rsidP="00355370">
      <w:pPr>
        <w:tabs>
          <w:tab w:val="left" w:pos="840"/>
        </w:tabs>
        <w:ind w:firstLine="600"/>
        <w:jc w:val="both"/>
        <w:rPr>
          <w:rFonts w:ascii="Times New Roman" w:hAnsi="Times New Roman" w:cs="Times New Roman"/>
          <w:b/>
          <w:bCs/>
          <w:sz w:val="28"/>
          <w:szCs w:val="28"/>
        </w:rPr>
      </w:pPr>
      <w:r w:rsidRPr="00492128">
        <w:rPr>
          <w:rFonts w:ascii="Times New Roman" w:hAnsi="Times New Roman" w:cs="Times New Roman"/>
          <w:b/>
          <w:bCs/>
          <w:sz w:val="28"/>
          <w:szCs w:val="28"/>
        </w:rPr>
        <w:t>6.2. Công tác đào tạo</w:t>
      </w:r>
    </w:p>
    <w:p w:rsidR="003A6BF5" w:rsidRPr="00492128" w:rsidRDefault="003A6BF5" w:rsidP="00355370">
      <w:pPr>
        <w:ind w:firstLine="600"/>
        <w:jc w:val="both"/>
        <w:rPr>
          <w:rFonts w:ascii="Times New Roman" w:hAnsi="Times New Roman" w:cs="Times New Roman"/>
          <w:sz w:val="28"/>
          <w:szCs w:val="28"/>
        </w:rPr>
      </w:pPr>
      <w:r w:rsidRPr="00492128">
        <w:rPr>
          <w:rFonts w:ascii="Times New Roman" w:hAnsi="Times New Roman" w:cs="Times New Roman"/>
          <w:sz w:val="28"/>
          <w:szCs w:val="28"/>
        </w:rPr>
        <w:t>Trường  Cao Đẳng Kỹ thuật Lý Tự Trọng hiện đang tổ chức và quản lý đào tạo theo niên chế đối với bậc TCCN, khóa 12 CĐ và thực hiện đào tạo theo học chế tín chỉ đối với bậc cao đẳng khóa 13 CĐ và 14 CĐ, để đáp ứng nhiệm vụ đào tạo mới, đồng thời từng bước cải tiến phương pháp và quy trình đào tạo theo xu hướng hội nhập, tiếp cận hệ thống đào tạo của các nước tiên tiến trên thế giới, một trong những mục tiêu quan trọng được nhà trường hướng đến đó là đổi mới quy trình đào tạo thực hiện đào tạo theo hệ thống tín chỉ.</w:t>
      </w:r>
    </w:p>
    <w:p w:rsidR="003A6BF5" w:rsidRPr="00492128" w:rsidRDefault="003A6BF5" w:rsidP="00355370">
      <w:pPr>
        <w:ind w:left="180" w:firstLine="474"/>
        <w:jc w:val="both"/>
        <w:rPr>
          <w:rFonts w:ascii="Times New Roman" w:hAnsi="Times New Roman" w:cs="Times New Roman"/>
          <w:sz w:val="28"/>
          <w:szCs w:val="28"/>
        </w:rPr>
      </w:pPr>
      <w:r w:rsidRPr="00492128">
        <w:rPr>
          <w:rFonts w:ascii="Times New Roman" w:hAnsi="Times New Roman" w:cs="Times New Roman"/>
          <w:b/>
          <w:bCs/>
          <w:sz w:val="28"/>
          <w:szCs w:val="28"/>
        </w:rPr>
        <w:t>6.3 Công tác nghiên cứu khoa học và hợp tác quốc tế:</w:t>
      </w:r>
      <w:r w:rsidRPr="00492128">
        <w:rPr>
          <w:rFonts w:ascii="Times New Roman" w:hAnsi="Times New Roman" w:cs="Times New Roman"/>
          <w:sz w:val="28"/>
          <w:szCs w:val="28"/>
        </w:rPr>
        <w:t xml:space="preserve"> </w:t>
      </w:r>
    </w:p>
    <w:p w:rsidR="003A6BF5" w:rsidRPr="00492128" w:rsidRDefault="003A6BF5" w:rsidP="00355370">
      <w:pPr>
        <w:ind w:firstLine="654"/>
        <w:jc w:val="both"/>
        <w:rPr>
          <w:rFonts w:ascii="Times New Roman" w:hAnsi="Times New Roman" w:cs="Times New Roman"/>
          <w:sz w:val="28"/>
          <w:szCs w:val="28"/>
        </w:rPr>
      </w:pPr>
      <w:r w:rsidRPr="00492128">
        <w:rPr>
          <w:rFonts w:ascii="Times New Roman" w:hAnsi="Times New Roman" w:cs="Times New Roman"/>
          <w:sz w:val="28"/>
          <w:szCs w:val="28"/>
        </w:rPr>
        <w:t xml:space="preserve">Nhà trường xác định mục tiêu thực hiện các đề tài </w:t>
      </w:r>
      <w:r>
        <w:rPr>
          <w:rFonts w:ascii="Times New Roman" w:hAnsi="Times New Roman" w:cs="Times New Roman"/>
          <w:sz w:val="28"/>
          <w:szCs w:val="28"/>
        </w:rPr>
        <w:t xml:space="preserve">Nghiên cứu khoa học </w:t>
      </w:r>
      <w:r w:rsidRPr="00492128">
        <w:rPr>
          <w:rFonts w:ascii="Times New Roman" w:hAnsi="Times New Roman" w:cs="Times New Roman"/>
          <w:sz w:val="28"/>
          <w:szCs w:val="28"/>
        </w:rPr>
        <w:t>là phục vụ cho công tác dạy và học tạ</w:t>
      </w:r>
      <w:r>
        <w:rPr>
          <w:rFonts w:ascii="Times New Roman" w:hAnsi="Times New Roman" w:cs="Times New Roman"/>
          <w:sz w:val="28"/>
          <w:szCs w:val="28"/>
        </w:rPr>
        <w:t>i t</w:t>
      </w:r>
      <w:r w:rsidRPr="00492128">
        <w:rPr>
          <w:rFonts w:ascii="Times New Roman" w:hAnsi="Times New Roman" w:cs="Times New Roman"/>
          <w:sz w:val="28"/>
          <w:szCs w:val="28"/>
        </w:rPr>
        <w:t xml:space="preserve">rường và góp phần nâng cao chất lượng đào tạo mà trong đó, lực lượng giảng viên là nòng cốt. Do đó, </w:t>
      </w:r>
      <w:r>
        <w:rPr>
          <w:rFonts w:ascii="Times New Roman" w:hAnsi="Times New Roman" w:cs="Times New Roman"/>
          <w:sz w:val="28"/>
          <w:szCs w:val="28"/>
        </w:rPr>
        <w:t>n</w:t>
      </w:r>
      <w:r w:rsidRPr="00492128">
        <w:rPr>
          <w:rFonts w:ascii="Times New Roman" w:hAnsi="Times New Roman" w:cs="Times New Roman"/>
          <w:sz w:val="28"/>
          <w:szCs w:val="28"/>
        </w:rPr>
        <w:t xml:space="preserve">hà  trường luôn khuyến khích cán bộ, giảng viên tham gia các hoạt động Nghiên cứu khoa học, đặc biệt là giảng viên trẻ. </w:t>
      </w:r>
    </w:p>
    <w:p w:rsidR="003A6BF5" w:rsidRPr="00492128" w:rsidRDefault="003A6BF5" w:rsidP="00355370">
      <w:pPr>
        <w:ind w:firstLine="654"/>
        <w:jc w:val="both"/>
        <w:rPr>
          <w:rFonts w:ascii="Times New Roman" w:hAnsi="Times New Roman" w:cs="Times New Roman"/>
          <w:sz w:val="28"/>
          <w:szCs w:val="28"/>
        </w:rPr>
      </w:pPr>
      <w:r w:rsidRPr="00492128">
        <w:rPr>
          <w:rFonts w:ascii="Times New Roman" w:hAnsi="Times New Roman" w:cs="Times New Roman"/>
          <w:sz w:val="28"/>
          <w:szCs w:val="28"/>
        </w:rPr>
        <w:t xml:space="preserve">Quá trình xét duyệt, nghiệm thu các đề tài Nghiên cứu khoa học được tổ chức một cách khoa học, đảm bảo tính khách quan và quyền lợi của cá nhân tham gia họat động này. </w:t>
      </w:r>
      <w:r w:rsidRPr="00492128">
        <w:rPr>
          <w:rFonts w:ascii="Times New Roman" w:hAnsi="Times New Roman" w:cs="Times New Roman"/>
          <w:b/>
          <w:bCs/>
          <w:sz w:val="28"/>
          <w:szCs w:val="28"/>
        </w:rPr>
        <w:tab/>
      </w:r>
    </w:p>
    <w:p w:rsidR="003A6BF5" w:rsidRPr="00492128" w:rsidRDefault="003A6BF5" w:rsidP="00355370">
      <w:pPr>
        <w:ind w:firstLine="600"/>
        <w:jc w:val="both"/>
        <w:rPr>
          <w:rFonts w:ascii="Times New Roman" w:hAnsi="Times New Roman" w:cs="Times New Roman"/>
          <w:sz w:val="28"/>
          <w:szCs w:val="28"/>
        </w:rPr>
      </w:pPr>
      <w:r w:rsidRPr="00492128">
        <w:rPr>
          <w:rFonts w:ascii="Times New Roman" w:hAnsi="Times New Roman" w:cs="Times New Roman"/>
          <w:sz w:val="28"/>
          <w:szCs w:val="28"/>
        </w:rPr>
        <w:t>Các hoạt động về hợp tác quốc tế của Nhà trường được thực hiện theo các hướng dẫn của Sở đảm bảo theo quy trình do trường đề ra.</w:t>
      </w:r>
    </w:p>
    <w:p w:rsidR="003A6BF5" w:rsidRPr="00492128" w:rsidRDefault="003A6BF5" w:rsidP="00355370">
      <w:pPr>
        <w:ind w:firstLine="600"/>
        <w:jc w:val="both"/>
        <w:rPr>
          <w:rFonts w:ascii="Times New Roman" w:hAnsi="Times New Roman" w:cs="Times New Roman"/>
          <w:sz w:val="28"/>
          <w:szCs w:val="28"/>
        </w:rPr>
      </w:pPr>
      <w:r w:rsidRPr="00492128">
        <w:rPr>
          <w:rFonts w:ascii="Times New Roman" w:hAnsi="Times New Roman" w:cs="Times New Roman"/>
          <w:sz w:val="28"/>
          <w:szCs w:val="28"/>
        </w:rPr>
        <w:t>Vấn đề tăng cường hợp tác quốc tế để đóng góp vào nguồn lực cho trường được Nhà trường hết sức quan tâm, thể hiện sự nỗ lực của trường qua các đề án liên kết đào tạo với tổ chức không biên giới Cộng Hòa Pháp, Cộng Hòa liên bang Đức…</w:t>
      </w:r>
    </w:p>
    <w:p w:rsidR="003A6BF5" w:rsidRPr="00492128" w:rsidRDefault="003A6BF5" w:rsidP="00355370">
      <w:pPr>
        <w:ind w:firstLine="600"/>
        <w:jc w:val="both"/>
        <w:rPr>
          <w:rFonts w:ascii="Times New Roman" w:hAnsi="Times New Roman" w:cs="Times New Roman"/>
          <w:b/>
          <w:bCs/>
          <w:sz w:val="28"/>
          <w:szCs w:val="28"/>
        </w:rPr>
      </w:pPr>
      <w:r w:rsidRPr="00492128">
        <w:rPr>
          <w:rFonts w:ascii="Times New Roman" w:hAnsi="Times New Roman" w:cs="Times New Roman"/>
          <w:b/>
          <w:bCs/>
          <w:sz w:val="28"/>
          <w:szCs w:val="28"/>
        </w:rPr>
        <w:t>6.4 Tồn tại:</w:t>
      </w:r>
    </w:p>
    <w:p w:rsidR="003A6BF5" w:rsidRPr="00492128" w:rsidRDefault="003A6BF5" w:rsidP="00355370">
      <w:pPr>
        <w:ind w:firstLine="600"/>
        <w:jc w:val="both"/>
        <w:rPr>
          <w:rFonts w:ascii="Times New Roman" w:hAnsi="Times New Roman" w:cs="Times New Roman"/>
          <w:sz w:val="28"/>
          <w:szCs w:val="28"/>
        </w:rPr>
      </w:pPr>
      <w:r w:rsidRPr="00492128">
        <w:rPr>
          <w:rFonts w:ascii="Times New Roman" w:hAnsi="Times New Roman" w:cs="Times New Roman"/>
          <w:sz w:val="28"/>
          <w:szCs w:val="28"/>
        </w:rPr>
        <w:t>Chất lượng đào tạo mặc dù đã được quan tâm để nâng cao, nhưng chưa vững chắc, chưa tương xứng với tiềm năng thế mạnh của nhà trường, chưa đáp ứng được nhu cầu đòi hỏi về nguồn nhân lực chất lượng cao đối với các doanh nghiệp trong nước, khu vực và quốc tế.</w:t>
      </w:r>
    </w:p>
    <w:p w:rsidR="003A6BF5" w:rsidRPr="00492128" w:rsidRDefault="003A6BF5" w:rsidP="00355370">
      <w:pPr>
        <w:ind w:firstLine="600"/>
        <w:jc w:val="both"/>
        <w:rPr>
          <w:rFonts w:ascii="Times New Roman" w:hAnsi="Times New Roman" w:cs="Times New Roman"/>
          <w:sz w:val="28"/>
          <w:szCs w:val="28"/>
        </w:rPr>
      </w:pPr>
      <w:r w:rsidRPr="00492128">
        <w:rPr>
          <w:rFonts w:ascii="Times New Roman" w:hAnsi="Times New Roman" w:cs="Times New Roman"/>
          <w:sz w:val="28"/>
          <w:szCs w:val="28"/>
        </w:rPr>
        <w:t>Hoạt động chuyên môn đôi lúc còn mang tính hình thức, một số cán bộ, đảng viên chưa thể hiện hết vai trò, tính chủ động trong việc thực hiện nhiệm vụ, công tác chuyên môn.</w:t>
      </w:r>
    </w:p>
    <w:p w:rsidR="003A6BF5" w:rsidRPr="00492128" w:rsidRDefault="003A6BF5" w:rsidP="00355370">
      <w:pPr>
        <w:ind w:firstLine="600"/>
        <w:jc w:val="both"/>
        <w:rPr>
          <w:rFonts w:ascii="Times New Roman" w:hAnsi="Times New Roman" w:cs="Times New Roman"/>
          <w:sz w:val="28"/>
          <w:szCs w:val="28"/>
        </w:rPr>
      </w:pPr>
      <w:r w:rsidRPr="00492128">
        <w:rPr>
          <w:rFonts w:ascii="Times New Roman" w:hAnsi="Times New Roman" w:cs="Times New Roman"/>
          <w:sz w:val="28"/>
          <w:szCs w:val="28"/>
        </w:rPr>
        <w:t>Công tác bồi dưỡng xây dựng đội ngũ cán bộ, giảng viên được tăng cường về nhiều mặt, song đối chiếu với tình hình thực tế và quy mô phát triển của nhà trường cũng như chiến lược phát triển của nhà trường vẫn còn bất cập, chưa đáp ứng nhiệm vụ hiện nay.</w:t>
      </w:r>
    </w:p>
    <w:p w:rsidR="003A6BF5" w:rsidRPr="00492128" w:rsidRDefault="003A6BF5" w:rsidP="00355370">
      <w:pPr>
        <w:tabs>
          <w:tab w:val="left" w:pos="840"/>
        </w:tabs>
        <w:ind w:firstLine="600"/>
        <w:jc w:val="both"/>
        <w:rPr>
          <w:rFonts w:ascii="Times New Roman" w:hAnsi="Times New Roman" w:cs="Times New Roman"/>
          <w:b/>
          <w:bCs/>
          <w:sz w:val="28"/>
          <w:szCs w:val="28"/>
        </w:rPr>
      </w:pPr>
      <w:r w:rsidRPr="00492128">
        <w:rPr>
          <w:rFonts w:ascii="Times New Roman" w:hAnsi="Times New Roman" w:cs="Times New Roman"/>
          <w:b/>
          <w:bCs/>
          <w:sz w:val="28"/>
          <w:szCs w:val="28"/>
        </w:rPr>
        <w:tab/>
      </w:r>
    </w:p>
    <w:p w:rsidR="003A6BF5" w:rsidRPr="00492128" w:rsidRDefault="003A6BF5" w:rsidP="00355370">
      <w:pPr>
        <w:tabs>
          <w:tab w:val="left" w:pos="840"/>
        </w:tabs>
        <w:ind w:firstLine="600"/>
        <w:jc w:val="center"/>
        <w:rPr>
          <w:rFonts w:ascii="Times New Roman" w:hAnsi="Times New Roman" w:cs="Times New Roman"/>
          <w:b/>
          <w:bCs/>
          <w:sz w:val="28"/>
          <w:szCs w:val="28"/>
        </w:rPr>
      </w:pPr>
      <w:r w:rsidRPr="00492128">
        <w:rPr>
          <w:rFonts w:ascii="Times New Roman" w:hAnsi="Times New Roman" w:cs="Times New Roman"/>
          <w:b/>
          <w:bCs/>
          <w:sz w:val="28"/>
          <w:szCs w:val="28"/>
        </w:rPr>
        <w:t>PHẦN THỨ HAI</w:t>
      </w:r>
    </w:p>
    <w:p w:rsidR="003A6BF5" w:rsidRPr="00492128" w:rsidRDefault="003A6BF5" w:rsidP="00355370">
      <w:pPr>
        <w:tabs>
          <w:tab w:val="left" w:pos="840"/>
        </w:tabs>
        <w:ind w:firstLine="600"/>
        <w:jc w:val="center"/>
        <w:rPr>
          <w:rFonts w:ascii="Times New Roman" w:hAnsi="Times New Roman" w:cs="Times New Roman"/>
          <w:b/>
          <w:bCs/>
          <w:sz w:val="28"/>
          <w:szCs w:val="28"/>
        </w:rPr>
      </w:pPr>
      <w:r w:rsidRPr="00492128">
        <w:rPr>
          <w:rFonts w:ascii="Times New Roman" w:hAnsi="Times New Roman" w:cs="Times New Roman"/>
          <w:b/>
          <w:bCs/>
          <w:sz w:val="28"/>
          <w:szCs w:val="28"/>
        </w:rPr>
        <w:t xml:space="preserve">Kiểm điểm về đổi mới phương thức lãnh đạo, </w:t>
      </w:r>
    </w:p>
    <w:p w:rsidR="003A6BF5" w:rsidRPr="00492128" w:rsidRDefault="003A6BF5" w:rsidP="00355370">
      <w:pPr>
        <w:tabs>
          <w:tab w:val="left" w:pos="840"/>
        </w:tabs>
        <w:ind w:firstLine="600"/>
        <w:jc w:val="center"/>
        <w:rPr>
          <w:rFonts w:ascii="Times New Roman" w:hAnsi="Times New Roman" w:cs="Times New Roman"/>
          <w:b/>
          <w:bCs/>
          <w:sz w:val="28"/>
          <w:szCs w:val="28"/>
        </w:rPr>
      </w:pPr>
      <w:r w:rsidRPr="00492128">
        <w:rPr>
          <w:rFonts w:ascii="Times New Roman" w:hAnsi="Times New Roman" w:cs="Times New Roman"/>
          <w:b/>
          <w:bCs/>
          <w:sz w:val="28"/>
          <w:szCs w:val="28"/>
        </w:rPr>
        <w:t>phong cách và lề lối làm việc</w:t>
      </w:r>
    </w:p>
    <w:p w:rsidR="003A6BF5" w:rsidRPr="00492128" w:rsidRDefault="003A6BF5" w:rsidP="00355370">
      <w:pPr>
        <w:tabs>
          <w:tab w:val="left" w:pos="840"/>
        </w:tabs>
        <w:ind w:firstLine="600"/>
        <w:jc w:val="center"/>
        <w:rPr>
          <w:rFonts w:ascii="Times New Roman" w:hAnsi="Times New Roman" w:cs="Times New Roman"/>
          <w:sz w:val="28"/>
          <w:szCs w:val="28"/>
        </w:rPr>
      </w:pPr>
    </w:p>
    <w:p w:rsidR="003A6BF5" w:rsidRPr="00492128" w:rsidRDefault="003A6BF5" w:rsidP="00355370">
      <w:pPr>
        <w:numPr>
          <w:ilvl w:val="0"/>
          <w:numId w:val="29"/>
        </w:numPr>
        <w:tabs>
          <w:tab w:val="left" w:pos="993"/>
        </w:tabs>
        <w:jc w:val="both"/>
        <w:rPr>
          <w:rFonts w:ascii="Times New Roman" w:hAnsi="Times New Roman" w:cs="Times New Roman"/>
          <w:b/>
          <w:bCs/>
          <w:sz w:val="28"/>
          <w:szCs w:val="28"/>
        </w:rPr>
      </w:pPr>
      <w:r w:rsidRPr="00492128">
        <w:rPr>
          <w:rFonts w:ascii="Times New Roman" w:hAnsi="Times New Roman" w:cs="Times New Roman"/>
          <w:b/>
          <w:bCs/>
          <w:sz w:val="28"/>
          <w:szCs w:val="28"/>
        </w:rPr>
        <w:t>Ưu điểm:</w:t>
      </w:r>
    </w:p>
    <w:p w:rsidR="003A6BF5" w:rsidRPr="00492128" w:rsidRDefault="003A6BF5" w:rsidP="00355370">
      <w:pPr>
        <w:ind w:firstLine="709"/>
        <w:jc w:val="both"/>
        <w:rPr>
          <w:rFonts w:ascii="Times New Roman" w:hAnsi="Times New Roman" w:cs="Times New Roman"/>
          <w:sz w:val="28"/>
          <w:szCs w:val="28"/>
        </w:rPr>
      </w:pPr>
      <w:r w:rsidRPr="00492128">
        <w:rPr>
          <w:rFonts w:ascii="Times New Roman" w:hAnsi="Times New Roman" w:cs="Times New Roman"/>
          <w:sz w:val="28"/>
          <w:szCs w:val="28"/>
        </w:rPr>
        <w:t>Trong nhiệm kỳ vừa qua, Đảng bộ đã tập trung lãnh đạo đội ngũ, cán bộ, giảng viên, giáo viên, nhân viên trong nhà trường hoàn thành cơ bản các chỉ tiêu và nhiệm vụ mà Nghị Quyết Đại hội Đảng bộ Trường Cao đẳng Kỹ thuật Lý Tự Trọng nhiệm kỳ 2010 – 2015 đã đề ra. Đảng ủy nhà trường luôn giữ vững các nguyên tắc của Đảng, hoạt động theo đúng quy chế, phân công cụ thể từng thành viên phụ trách các đơn vị, tổ chức đoàn thể trong nhà trường và phụ trách theo dõi hướng dẫn các chi bộ, khuyến khích động viên các đồng chí đảng viên tham gia đóng góp ý kiến vào sự lãnh đạo chung của nhà trường một cách dân chủ, thẳng thắn.</w:t>
      </w:r>
    </w:p>
    <w:p w:rsidR="003A6BF5" w:rsidRPr="00492128" w:rsidRDefault="003A6BF5" w:rsidP="00355370">
      <w:pPr>
        <w:ind w:firstLine="709"/>
        <w:jc w:val="both"/>
        <w:rPr>
          <w:rFonts w:ascii="Times New Roman" w:hAnsi="Times New Roman" w:cs="Times New Roman"/>
          <w:sz w:val="28"/>
          <w:szCs w:val="28"/>
        </w:rPr>
      </w:pPr>
      <w:r w:rsidRPr="00492128">
        <w:rPr>
          <w:rFonts w:ascii="Times New Roman" w:hAnsi="Times New Roman" w:cs="Times New Roman"/>
          <w:sz w:val="28"/>
          <w:szCs w:val="28"/>
        </w:rPr>
        <w:t>Tập thể Đảng viên trong Đảng bộ là một tập thể đoàn kết, có bản lĩnh chính trị kiên định, có tinh thần đấu tranh phê và tự phê bình tốt, thẳng thắn, trung thực, có ý thức tổ chức kỷ luật được quần chúng tín nhiệm.</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sz w:val="28"/>
          <w:szCs w:val="28"/>
        </w:rPr>
        <w:t>Số lượng Đảng viên là Giảng viên đã tăng lên đáng kể so với nhiệm kỳ trước và hầu hết đều có trình độ sau Đại học.</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sz w:val="28"/>
          <w:szCs w:val="28"/>
        </w:rPr>
        <w:t>Đảng bộ đã lãnh đạo đội ngũ cán bộ, đảng viên thực hiện nhiệm vụ với tinh thần trách nhiệm cao trong thực hiện nhiệm vụ chính trị của nhà trường.</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sz w:val="28"/>
          <w:szCs w:val="28"/>
        </w:rPr>
        <w:t>Tập thể Ban Chấp hành Đảng bộ, Cấp ủy các Chi bộ đoàn kết, thống nhất từ tư tưởng đến hành động, gương mẫu, tác phong đạo đức tốt, biết chăm lo đến quyền lợi của tập thể đơn vị.</w:t>
      </w:r>
    </w:p>
    <w:p w:rsidR="003A6BF5" w:rsidRPr="00492128" w:rsidRDefault="003A6BF5" w:rsidP="00355370">
      <w:pPr>
        <w:jc w:val="both"/>
        <w:rPr>
          <w:rFonts w:ascii="Times New Roman" w:hAnsi="Times New Roman" w:cs="Times New Roman"/>
          <w:sz w:val="28"/>
          <w:szCs w:val="28"/>
        </w:rPr>
      </w:pPr>
      <w:r w:rsidRPr="00492128">
        <w:rPr>
          <w:rFonts w:ascii="Times New Roman" w:hAnsi="Times New Roman" w:cs="Times New Roman"/>
          <w:sz w:val="28"/>
          <w:szCs w:val="28"/>
        </w:rPr>
        <w:tab/>
      </w:r>
      <w:r w:rsidRPr="00492128">
        <w:rPr>
          <w:rFonts w:ascii="Times New Roman" w:hAnsi="Times New Roman" w:cs="Times New Roman"/>
          <w:b/>
          <w:bCs/>
          <w:sz w:val="28"/>
          <w:szCs w:val="28"/>
        </w:rPr>
        <w:t>2. Mặt hạn chế</w:t>
      </w:r>
      <w:r w:rsidRPr="00492128">
        <w:rPr>
          <w:rFonts w:ascii="Times New Roman" w:hAnsi="Times New Roman" w:cs="Times New Roman"/>
          <w:sz w:val="28"/>
          <w:szCs w:val="28"/>
        </w:rPr>
        <w:t>:</w:t>
      </w:r>
    </w:p>
    <w:p w:rsidR="003A6BF5" w:rsidRPr="00492128" w:rsidRDefault="003A6BF5" w:rsidP="00355370">
      <w:pPr>
        <w:jc w:val="both"/>
        <w:rPr>
          <w:rFonts w:ascii="Times New Roman" w:hAnsi="Times New Roman" w:cs="Times New Roman"/>
          <w:sz w:val="28"/>
          <w:szCs w:val="28"/>
        </w:rPr>
      </w:pPr>
      <w:r w:rsidRPr="00492128">
        <w:rPr>
          <w:rFonts w:ascii="Times New Roman" w:hAnsi="Times New Roman" w:cs="Times New Roman"/>
          <w:sz w:val="28"/>
          <w:szCs w:val="28"/>
        </w:rPr>
        <w:tab/>
        <w:t>Một số đảng viên ý thức phấn đấu học tập nâng cao trình độ chưa cao.</w:t>
      </w:r>
    </w:p>
    <w:p w:rsidR="003A6BF5" w:rsidRPr="00492128" w:rsidRDefault="003A6BF5" w:rsidP="00355370">
      <w:pPr>
        <w:jc w:val="both"/>
        <w:rPr>
          <w:rFonts w:ascii="Times New Roman" w:hAnsi="Times New Roman" w:cs="Times New Roman"/>
          <w:sz w:val="28"/>
          <w:szCs w:val="28"/>
        </w:rPr>
      </w:pPr>
      <w:r w:rsidRPr="00492128">
        <w:rPr>
          <w:rFonts w:ascii="Times New Roman" w:hAnsi="Times New Roman" w:cs="Times New Roman"/>
          <w:sz w:val="28"/>
          <w:szCs w:val="28"/>
        </w:rPr>
        <w:tab/>
        <w:t>Công tác đấu tranh tự phê bình và phê bình của một số đảng viên còn hạn chế, nể nang, ngại va chạm, số khác trong đấu tranh quá gay gắt nên thiếu tính thuyết phục.</w:t>
      </w:r>
    </w:p>
    <w:p w:rsidR="003A6BF5" w:rsidRPr="00492128" w:rsidRDefault="003A6BF5" w:rsidP="00355370">
      <w:pPr>
        <w:ind w:firstLine="709"/>
        <w:jc w:val="both"/>
        <w:rPr>
          <w:rFonts w:ascii="Times New Roman" w:hAnsi="Times New Roman" w:cs="Times New Roman"/>
          <w:sz w:val="28"/>
          <w:szCs w:val="28"/>
        </w:rPr>
      </w:pPr>
      <w:r w:rsidRPr="00492128">
        <w:rPr>
          <w:rFonts w:ascii="Times New Roman" w:hAnsi="Times New Roman" w:cs="Times New Roman"/>
          <w:sz w:val="28"/>
          <w:szCs w:val="28"/>
        </w:rPr>
        <w:t>Ủy viên Ban Chấp hành Đảng bộ hoạt động chưa đều tay, chưa thực sự chủ động thực hiện nhiệm vụ trong phạm vi được phân công.</w:t>
      </w:r>
    </w:p>
    <w:p w:rsidR="003A6BF5" w:rsidRPr="00492128" w:rsidRDefault="003A6BF5" w:rsidP="00355370">
      <w:pPr>
        <w:ind w:firstLine="709"/>
        <w:jc w:val="both"/>
        <w:rPr>
          <w:rFonts w:ascii="Times New Roman" w:hAnsi="Times New Roman" w:cs="Times New Roman"/>
          <w:sz w:val="28"/>
          <w:szCs w:val="28"/>
        </w:rPr>
      </w:pPr>
      <w:r w:rsidRPr="00492128">
        <w:rPr>
          <w:rFonts w:ascii="Times New Roman" w:hAnsi="Times New Roman" w:cs="Times New Roman"/>
          <w:sz w:val="28"/>
          <w:szCs w:val="28"/>
        </w:rPr>
        <w:t>Trong lãnh đạo việc tổ chức sơ kết, tổng kết một số Chỉ thị, Nghị quyết của cấp trên chưa kịp thời và đầy đủ để rút ra bài học kinh nghiệm trong lãnh đạo, điều hành. Công tác lãnh đạo, chỉ đạo tuy có nhiều nỗ lực cải tiến nhưng vẫn chưa đạt yêu cầu đổi mới trong thực tiễn.</w:t>
      </w:r>
    </w:p>
    <w:p w:rsidR="003A6BF5" w:rsidRPr="00492128" w:rsidRDefault="003A6BF5" w:rsidP="00355370">
      <w:pPr>
        <w:jc w:val="both"/>
        <w:rPr>
          <w:rFonts w:ascii="Times New Roman" w:hAnsi="Times New Roman" w:cs="Times New Roman"/>
          <w:sz w:val="28"/>
          <w:szCs w:val="28"/>
        </w:rPr>
      </w:pPr>
      <w:r w:rsidRPr="00492128">
        <w:rPr>
          <w:rFonts w:ascii="Times New Roman" w:hAnsi="Times New Roman" w:cs="Times New Roman"/>
          <w:sz w:val="28"/>
          <w:szCs w:val="28"/>
        </w:rPr>
        <w:tab/>
        <w:t>Chưa sâu sát với đơn vị được phân công phụ trách, tầm bao quát còn hạn chế, việc cải tiến phương pháp, lề lối làm việc còn chậm, công tác nắm bắt tình hình, giải quyết các vướng mắc, khó khăn của đơn vị chưa kịp thời, chưa triệt để.</w:t>
      </w:r>
    </w:p>
    <w:p w:rsidR="003A6BF5" w:rsidRPr="00492128" w:rsidRDefault="003A6BF5" w:rsidP="00355370">
      <w:pPr>
        <w:jc w:val="both"/>
        <w:rPr>
          <w:rFonts w:ascii="Times New Roman" w:hAnsi="Times New Roman" w:cs="Times New Roman"/>
          <w:sz w:val="28"/>
          <w:szCs w:val="28"/>
        </w:rPr>
      </w:pPr>
      <w:r w:rsidRPr="00492128">
        <w:rPr>
          <w:rFonts w:ascii="Times New Roman" w:hAnsi="Times New Roman" w:cs="Times New Roman"/>
          <w:sz w:val="28"/>
          <w:szCs w:val="28"/>
        </w:rPr>
        <w:tab/>
        <w:t>Sự thay đổi nhân sự BCH Đảng bộ trong 02 năm cuối nhiệm kỳ cũng ảnh hưởng đến tính ổn định của đảng bộ.</w:t>
      </w:r>
    </w:p>
    <w:p w:rsidR="003A6BF5" w:rsidRPr="00492128" w:rsidRDefault="003A6BF5" w:rsidP="00355370">
      <w:pPr>
        <w:jc w:val="both"/>
        <w:rPr>
          <w:rFonts w:ascii="Times New Roman" w:hAnsi="Times New Roman" w:cs="Times New Roman"/>
          <w:sz w:val="28"/>
          <w:szCs w:val="28"/>
        </w:rPr>
      </w:pPr>
      <w:r w:rsidRPr="00492128">
        <w:rPr>
          <w:rFonts w:ascii="Times New Roman" w:hAnsi="Times New Roman" w:cs="Times New Roman"/>
          <w:sz w:val="28"/>
          <w:szCs w:val="28"/>
        </w:rPr>
        <w:tab/>
        <w:t>Nguồn cán bộ quy hoạch đáp ứng yêu cầu bố trí khi cần thiết còn hạn chế, chưa đáp ứng được nhu cầu.</w:t>
      </w:r>
    </w:p>
    <w:p w:rsidR="003A6BF5" w:rsidRPr="00492128" w:rsidRDefault="003A6BF5" w:rsidP="00355370">
      <w:pPr>
        <w:jc w:val="both"/>
        <w:rPr>
          <w:rFonts w:ascii="Times New Roman" w:hAnsi="Times New Roman" w:cs="Times New Roman"/>
          <w:sz w:val="28"/>
          <w:szCs w:val="28"/>
        </w:rPr>
      </w:pPr>
    </w:p>
    <w:p w:rsidR="003A6BF5" w:rsidRPr="00492128" w:rsidRDefault="003A6BF5" w:rsidP="00355370">
      <w:pPr>
        <w:jc w:val="both"/>
        <w:rPr>
          <w:rFonts w:ascii="Times New Roman" w:hAnsi="Times New Roman" w:cs="Times New Roman"/>
          <w:b/>
          <w:bCs/>
          <w:sz w:val="28"/>
          <w:szCs w:val="28"/>
        </w:rPr>
      </w:pPr>
      <w:r w:rsidRPr="00492128">
        <w:rPr>
          <w:rFonts w:ascii="Times New Roman" w:hAnsi="Times New Roman" w:cs="Times New Roman"/>
          <w:sz w:val="28"/>
          <w:szCs w:val="28"/>
        </w:rPr>
        <w:tab/>
      </w:r>
      <w:r w:rsidRPr="00492128">
        <w:rPr>
          <w:rFonts w:ascii="Times New Roman" w:hAnsi="Times New Roman" w:cs="Times New Roman"/>
          <w:b/>
          <w:bCs/>
          <w:sz w:val="28"/>
          <w:szCs w:val="28"/>
        </w:rPr>
        <w:t>II. Những vấn đề cần tập trung lãnh đạo trong nhiệm kỳ 2015 – 2020</w:t>
      </w:r>
    </w:p>
    <w:p w:rsidR="003A6BF5" w:rsidRPr="00492128" w:rsidRDefault="003A6BF5" w:rsidP="00355370">
      <w:pPr>
        <w:numPr>
          <w:ilvl w:val="0"/>
          <w:numId w:val="30"/>
        </w:numPr>
        <w:tabs>
          <w:tab w:val="left" w:pos="993"/>
        </w:tabs>
        <w:ind w:left="0" w:firstLine="720"/>
        <w:jc w:val="both"/>
        <w:rPr>
          <w:rFonts w:ascii="Times New Roman" w:hAnsi="Times New Roman" w:cs="Times New Roman"/>
          <w:sz w:val="28"/>
          <w:szCs w:val="28"/>
        </w:rPr>
      </w:pPr>
      <w:r w:rsidRPr="00492128">
        <w:rPr>
          <w:rFonts w:ascii="Times New Roman" w:hAnsi="Times New Roman" w:cs="Times New Roman"/>
          <w:sz w:val="28"/>
          <w:szCs w:val="28"/>
        </w:rPr>
        <w:t>Giữ vững sự ổn định và phát huy những ưu điểm đã làm được của nhiệm kỳ cũ, khắc phục những nội dung phát sinh mới, đồng thời tiếp tục triển khai thực hiện Nghị Quyết Trung ương 4 (khóa XI) về công tác xây dựng đảng. Đưa nội dung kiểm điểm thực hiện Nghị Quyết Trung ương 4 (khóa XI) vào nội dung sinh hoạt thường xuyên của các Chi bộ gắn với kiểm điểm nội dung học tập và làm theo tấm gương đạo đức Hồ Chí Minh theo chủ đề của từng năm. Thực hiện nghiêm túc việc kiểm điểm, phê và tự phê bình, nêu gương bằng hành động thực tế.</w:t>
      </w:r>
    </w:p>
    <w:p w:rsidR="003A6BF5" w:rsidRPr="00492128" w:rsidRDefault="003A6BF5" w:rsidP="00355370">
      <w:pPr>
        <w:numPr>
          <w:ilvl w:val="0"/>
          <w:numId w:val="30"/>
        </w:numPr>
        <w:tabs>
          <w:tab w:val="left" w:pos="993"/>
        </w:tabs>
        <w:ind w:left="0" w:firstLine="720"/>
        <w:jc w:val="both"/>
        <w:rPr>
          <w:rFonts w:ascii="Times New Roman" w:hAnsi="Times New Roman" w:cs="Times New Roman"/>
          <w:sz w:val="28"/>
          <w:szCs w:val="28"/>
        </w:rPr>
      </w:pPr>
      <w:r w:rsidRPr="00492128">
        <w:rPr>
          <w:rFonts w:ascii="Times New Roman" w:hAnsi="Times New Roman" w:cs="Times New Roman"/>
          <w:sz w:val="28"/>
          <w:szCs w:val="28"/>
        </w:rPr>
        <w:t xml:space="preserve">Tăng cường hơn nữa sự lãnh đạo, chỉ đạo toàn diện của Đảng ủy. Làm tốt công tác quy hoạch cán bộ kế cận. Phát huy tinh thần trách nhiệm, trước hết là người đứng đầu đơn vị đến từng cán bộ, đảng viên góp phần hoàn thành nhiệm vụ được giao. </w:t>
      </w:r>
    </w:p>
    <w:p w:rsidR="003A6BF5" w:rsidRPr="00492128" w:rsidRDefault="003A6BF5" w:rsidP="00355370">
      <w:pPr>
        <w:numPr>
          <w:ilvl w:val="0"/>
          <w:numId w:val="30"/>
        </w:numPr>
        <w:tabs>
          <w:tab w:val="left" w:pos="993"/>
        </w:tabs>
        <w:ind w:left="0" w:firstLine="720"/>
        <w:jc w:val="both"/>
        <w:rPr>
          <w:rFonts w:ascii="Times New Roman" w:hAnsi="Times New Roman" w:cs="Times New Roman"/>
          <w:sz w:val="28"/>
          <w:szCs w:val="28"/>
        </w:rPr>
      </w:pPr>
      <w:r w:rsidRPr="00492128">
        <w:rPr>
          <w:rFonts w:ascii="Times New Roman" w:hAnsi="Times New Roman" w:cs="Times New Roman"/>
          <w:sz w:val="28"/>
          <w:szCs w:val="28"/>
        </w:rPr>
        <w:t>Giữ vững sự đoàn kết, thống nhất ý trí, tư tưởng và hành động trong Đảng bộ, nắm vững và vận dụng linh hoạt đường lối, chủ trương, chính sách của đảng, Pháp luật của nhà nước.</w:t>
      </w:r>
    </w:p>
    <w:p w:rsidR="003A6BF5" w:rsidRPr="00492128" w:rsidRDefault="003A6BF5" w:rsidP="00355370">
      <w:pPr>
        <w:numPr>
          <w:ilvl w:val="0"/>
          <w:numId w:val="30"/>
        </w:numPr>
        <w:tabs>
          <w:tab w:val="left" w:pos="993"/>
        </w:tabs>
        <w:ind w:left="0" w:firstLine="720"/>
        <w:jc w:val="both"/>
        <w:rPr>
          <w:rFonts w:ascii="Times New Roman" w:hAnsi="Times New Roman" w:cs="Times New Roman"/>
          <w:sz w:val="28"/>
          <w:szCs w:val="28"/>
        </w:rPr>
      </w:pPr>
      <w:r w:rsidRPr="00492128">
        <w:rPr>
          <w:rFonts w:ascii="Times New Roman" w:hAnsi="Times New Roman" w:cs="Times New Roman"/>
          <w:sz w:val="28"/>
          <w:szCs w:val="28"/>
        </w:rPr>
        <w:t>Tiếp tục đổi mới phương pháp, lề lối làm việc, bảo đảm nguyên tắc tập trung dân chủ, đoàn kết nội bộ, chỉ đạo sâu sát theo hướng cởi mở, gần gũi quần chúng, tôn trọng lắng nghe, tiếp thu và giải quyết kịp thời những vấn đề mới phát sinh trong đơn vị.</w:t>
      </w:r>
    </w:p>
    <w:p w:rsidR="003A6BF5" w:rsidRPr="00492128" w:rsidRDefault="003A6BF5" w:rsidP="00355370">
      <w:pPr>
        <w:numPr>
          <w:ilvl w:val="0"/>
          <w:numId w:val="30"/>
        </w:numPr>
        <w:tabs>
          <w:tab w:val="left" w:pos="993"/>
        </w:tabs>
        <w:ind w:left="0" w:firstLine="720"/>
        <w:jc w:val="both"/>
        <w:rPr>
          <w:rFonts w:ascii="Times New Roman" w:hAnsi="Times New Roman" w:cs="Times New Roman"/>
          <w:sz w:val="28"/>
          <w:szCs w:val="28"/>
        </w:rPr>
      </w:pPr>
      <w:r w:rsidRPr="00492128">
        <w:rPr>
          <w:rFonts w:ascii="Times New Roman" w:hAnsi="Times New Roman" w:cs="Times New Roman"/>
          <w:sz w:val="28"/>
          <w:szCs w:val="28"/>
        </w:rPr>
        <w:t xml:space="preserve">Tiếp tục đẩy mạnh và duy trì thường xuyên công tác giáo dục chính trị tư tưởng cho đảng viên, cán bộ, giảng viên, giáo viên, nhân viên và học sinh, sinh viên </w:t>
      </w:r>
    </w:p>
    <w:p w:rsidR="003A6BF5" w:rsidRPr="00492128" w:rsidRDefault="003A6BF5" w:rsidP="00355370">
      <w:pPr>
        <w:numPr>
          <w:ilvl w:val="0"/>
          <w:numId w:val="30"/>
        </w:numPr>
        <w:tabs>
          <w:tab w:val="left" w:pos="993"/>
        </w:tabs>
        <w:ind w:left="0" w:firstLine="720"/>
        <w:jc w:val="both"/>
        <w:rPr>
          <w:rFonts w:ascii="Times New Roman" w:hAnsi="Times New Roman" w:cs="Times New Roman"/>
          <w:sz w:val="28"/>
          <w:szCs w:val="28"/>
        </w:rPr>
      </w:pPr>
      <w:r w:rsidRPr="00492128">
        <w:rPr>
          <w:rFonts w:ascii="Times New Roman" w:hAnsi="Times New Roman" w:cs="Times New Roman"/>
          <w:sz w:val="28"/>
          <w:szCs w:val="28"/>
        </w:rPr>
        <w:t>Thường xuyên theo dõi, kiểm tra để nắm bắt kịp thời về những diễn biến tư tưởng, đạo đức lối sống của cán bộ đảng viên, dư luận xã hội của quần chúng tại đơn vị để kịp thời uốn nắn, và định hướng tốt dư luận.</w:t>
      </w:r>
    </w:p>
    <w:p w:rsidR="003A6BF5" w:rsidRPr="00492128" w:rsidRDefault="003A6BF5" w:rsidP="00355370">
      <w:pPr>
        <w:numPr>
          <w:ilvl w:val="0"/>
          <w:numId w:val="30"/>
        </w:numPr>
        <w:tabs>
          <w:tab w:val="left" w:pos="993"/>
        </w:tabs>
        <w:ind w:left="0" w:firstLine="720"/>
        <w:jc w:val="both"/>
        <w:rPr>
          <w:rFonts w:ascii="Times New Roman" w:hAnsi="Times New Roman" w:cs="Times New Roman"/>
          <w:sz w:val="28"/>
          <w:szCs w:val="28"/>
        </w:rPr>
      </w:pPr>
      <w:r w:rsidRPr="00492128">
        <w:rPr>
          <w:rFonts w:ascii="Times New Roman" w:hAnsi="Times New Roman" w:cs="Times New Roman"/>
          <w:sz w:val="28"/>
          <w:szCs w:val="28"/>
        </w:rPr>
        <w:t>Tăng cường công tác kiểm tra, giám sát. Kiểm tra đột xuất, định kỳ nhằm phát hiện chấn chỉnh kịp thời những sai sót trong thực hiện nhiệm vụ của cán bộ, đảng viên và quần chúng. Xử lý kịp thời và kiên quyết với các trường hợp vi phạm các quy định của Đảng và các quy định, quy chế chuyên môn…. Chỉ đạo chính quyền và các tổ chức Đoàn thể thực hiện nghiêm túc việc đánh giá xếp loại đảng viên, xếp loại cán bộ, giảng viên, giáo viên, nhân viên và HSSV; Đảm bảo việc đánh giá được công bằng, khách quan, chính xác.</w:t>
      </w:r>
    </w:p>
    <w:p w:rsidR="003A6BF5" w:rsidRPr="00492128" w:rsidRDefault="003A6BF5" w:rsidP="00355370">
      <w:pPr>
        <w:ind w:firstLine="720"/>
        <w:jc w:val="both"/>
        <w:rPr>
          <w:rFonts w:ascii="Times New Roman" w:hAnsi="Times New Roman" w:cs="Times New Roman"/>
          <w:b/>
          <w:bCs/>
          <w:sz w:val="28"/>
          <w:szCs w:val="28"/>
        </w:rPr>
      </w:pPr>
      <w:r w:rsidRPr="00492128">
        <w:rPr>
          <w:rFonts w:ascii="Times New Roman" w:hAnsi="Times New Roman" w:cs="Times New Roman"/>
          <w:sz w:val="28"/>
          <w:szCs w:val="28"/>
        </w:rPr>
        <w:t>8. Tiếp tục nêu cao tính tiên phong gương mẫu của các cấp ủy Đảng bộ, chi bộ, Ban Giám hiệu. Phát huy vai trò của các tổ chức Đoàn thể trong việc giáo dục đạo đức lối sống cho cán bộ, đảng viên, HSSV và quần chúng trong nhà trường. Mỗi cán bộ, đảng viên liên hệ với chức trách, nhiệm vụ được giao, tự phê bình thẳng thắn, dân chủ, nghiêm túc, chân thành để quần chúng noi theo.</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sz w:val="28"/>
          <w:szCs w:val="28"/>
        </w:rPr>
        <w:t>9 Tiếp tục quan tâm đến việc bồi dưỡng, nâng cao trình độ chuyên môn nghiệp vụ, trình độ lý luận chính trị cho đội ngũ đảng viên, cán bộ, giảng viên, giáo viên, nhân viên. Không ngừng đổi mới nội dung, hình thức cũng như chất lượng sinh hoạt Chi bộ để phát huy tính dân chủ, vai trò của cá nhân đảng viên trong Chi bộ và nhà trường.</w:t>
      </w:r>
    </w:p>
    <w:p w:rsidR="003A6BF5" w:rsidRPr="00492128" w:rsidRDefault="003A6BF5" w:rsidP="00355370">
      <w:pPr>
        <w:ind w:firstLine="720"/>
        <w:jc w:val="both"/>
        <w:rPr>
          <w:rFonts w:ascii="Times New Roman" w:hAnsi="Times New Roman" w:cs="Times New Roman"/>
          <w:sz w:val="28"/>
          <w:szCs w:val="28"/>
        </w:rPr>
      </w:pPr>
      <w:r w:rsidRPr="00492128">
        <w:rPr>
          <w:rFonts w:ascii="Times New Roman" w:hAnsi="Times New Roman" w:cs="Times New Roman"/>
          <w:sz w:val="28"/>
          <w:szCs w:val="28"/>
        </w:rPr>
        <w:t>10. Khen thưởng, động viên kịp thời cho những cá nhân có sáng kiến kinh nghiệm, thực hiện tốt Nghị quyết Trung ương 4 (Khóa XI), nhân rộng những gương tiên tiến điển hình trong việc học tập và làm theo tấm gương đạo đức Hồ Chí Minh.</w:t>
      </w:r>
    </w:p>
    <w:p w:rsidR="003A6BF5" w:rsidRPr="00492128" w:rsidRDefault="003A6BF5" w:rsidP="00355370">
      <w:pPr>
        <w:tabs>
          <w:tab w:val="left" w:pos="993"/>
        </w:tabs>
        <w:ind w:firstLine="720"/>
        <w:jc w:val="both"/>
        <w:rPr>
          <w:rFonts w:ascii="Times New Roman" w:hAnsi="Times New Roman" w:cs="Times New Roman"/>
          <w:sz w:val="28"/>
          <w:szCs w:val="28"/>
        </w:rPr>
      </w:pPr>
      <w:r w:rsidRPr="00492128">
        <w:rPr>
          <w:rFonts w:ascii="Times New Roman" w:hAnsi="Times New Roman" w:cs="Times New Roman"/>
          <w:b/>
          <w:bCs/>
          <w:sz w:val="28"/>
          <w:szCs w:val="28"/>
          <w:u w:val="single"/>
        </w:rPr>
        <w:t>Kết luận</w:t>
      </w:r>
      <w:r w:rsidRPr="00492128">
        <w:rPr>
          <w:rFonts w:ascii="Times New Roman" w:hAnsi="Times New Roman" w:cs="Times New Roman"/>
          <w:b/>
          <w:bCs/>
          <w:i/>
          <w:iCs/>
          <w:sz w:val="28"/>
          <w:szCs w:val="28"/>
        </w:rPr>
        <w:t xml:space="preserve"> </w:t>
      </w:r>
      <w:r w:rsidRPr="00492128">
        <w:rPr>
          <w:rFonts w:ascii="Times New Roman" w:hAnsi="Times New Roman" w:cs="Times New Roman"/>
          <w:sz w:val="28"/>
          <w:szCs w:val="28"/>
        </w:rPr>
        <w:t xml:space="preserve">: </w:t>
      </w:r>
    </w:p>
    <w:p w:rsidR="003A6BF5" w:rsidRPr="00492128" w:rsidRDefault="003A6BF5" w:rsidP="00355370">
      <w:pPr>
        <w:tabs>
          <w:tab w:val="left" w:pos="993"/>
        </w:tabs>
        <w:ind w:firstLine="720"/>
        <w:jc w:val="both"/>
        <w:rPr>
          <w:rFonts w:ascii="Times New Roman" w:hAnsi="Times New Roman" w:cs="Times New Roman"/>
          <w:b/>
          <w:bCs/>
          <w:sz w:val="28"/>
          <w:szCs w:val="28"/>
        </w:rPr>
      </w:pPr>
      <w:r w:rsidRPr="00492128">
        <w:rPr>
          <w:rFonts w:ascii="Times New Roman" w:hAnsi="Times New Roman" w:cs="Times New Roman"/>
          <w:sz w:val="28"/>
          <w:szCs w:val="28"/>
        </w:rPr>
        <w:t xml:space="preserve">Trong nhiệm kỳ 2010 – 2015 Ban Chấp hành Đảng bộ đã cố gắng hoàn thành nhiệm vụ của mình tuy nhiên không tránh khỏi những mặt còn yếu kém và hạn chế. Kính mong Đại hội đóng góp ý kiến trên tinh thần đoàn kết và xây dựng để Ban Chấp hành nhiệm kỳ mới rút ra bài học kinh nghiệm cố gắng phấn đấu làm tốt hơn trong nhiệm kỳ 2015 – 2020, tập thể Đảng bộ, cán bộ, giảng viên, giáo viên, nhân viên và sinh viên - học sinh Trường Cao đẳng Kỹ thuật  Lý Tự Trọng cùng toàn ngành thực hiện tốt chỉ tiêu, kế hoạch của nghành và Nghị quyết Đại Hội Đảng các cấp. Đưa nhà trường xứng đáng trở thành trường trọng điểm, đào tạo đội ngũ kỹ thuật viên bậc Cao đẳng, bậc Trung cấp chuyên nghiệp chất lượng cao phục vụ sự nghiệp Công nghiệp hóa - Hiện đại hóa của thành phố của cả nước và khu vực. </w:t>
      </w:r>
      <w:r w:rsidRPr="00492128">
        <w:rPr>
          <w:rFonts w:ascii="Times New Roman" w:hAnsi="Times New Roman" w:cs="Times New Roman"/>
          <w:b/>
          <w:bCs/>
          <w:i/>
          <w:iCs/>
          <w:sz w:val="28"/>
          <w:szCs w:val="28"/>
        </w:rPr>
        <w:t>Phấn đấu xây dựng Đảng bộ và các chi bộ đạt danh hiệu “Trong sạch Vững mạnh” và “Trong sạch Vững mạnh tiêu biểu” trong suốt nhiệm kỳ.</w:t>
      </w:r>
    </w:p>
    <w:p w:rsidR="003A6BF5" w:rsidRPr="00492128" w:rsidRDefault="003A6BF5" w:rsidP="00355370">
      <w:pPr>
        <w:pStyle w:val="Heading5"/>
        <w:tabs>
          <w:tab w:val="center" w:pos="6745"/>
        </w:tabs>
        <w:jc w:val="both"/>
        <w:rPr>
          <w:rFonts w:ascii="Times New Roman" w:hAnsi="Times New Roman" w:cs="Times New Roman"/>
          <w:sz w:val="28"/>
          <w:szCs w:val="28"/>
        </w:rPr>
      </w:pPr>
      <w:r w:rsidRPr="00492128">
        <w:rPr>
          <w:rFonts w:ascii="Times New Roman" w:hAnsi="Times New Roman" w:cs="Times New Roman"/>
          <w:b w:val="0"/>
          <w:bCs w:val="0"/>
          <w:i w:val="0"/>
          <w:iCs w:val="0"/>
          <w:sz w:val="28"/>
          <w:szCs w:val="28"/>
        </w:rPr>
        <w:tab/>
      </w:r>
      <w:r w:rsidRPr="00492128">
        <w:rPr>
          <w:rFonts w:ascii="Times New Roman" w:hAnsi="Times New Roman" w:cs="Times New Roman"/>
          <w:i w:val="0"/>
          <w:iCs w:val="0"/>
          <w:sz w:val="28"/>
          <w:szCs w:val="28"/>
        </w:rPr>
        <w:t>TM.BCH ĐẢNG BỘ</w:t>
      </w:r>
      <w:r w:rsidRPr="00492128">
        <w:rPr>
          <w:rFonts w:ascii="Times New Roman" w:hAnsi="Times New Roman" w:cs="Times New Roman"/>
          <w:sz w:val="28"/>
          <w:szCs w:val="28"/>
        </w:rPr>
        <w:t xml:space="preserve"> </w:t>
      </w:r>
    </w:p>
    <w:p w:rsidR="003A6BF5" w:rsidRPr="00492128" w:rsidRDefault="003A6BF5" w:rsidP="00355370">
      <w:pPr>
        <w:ind w:firstLine="360"/>
        <w:rPr>
          <w:rFonts w:ascii="Times New Roman" w:hAnsi="Times New Roman" w:cs="Times New Roman"/>
          <w:sz w:val="20"/>
          <w:szCs w:val="20"/>
        </w:rPr>
      </w:pPr>
      <w:r w:rsidRPr="00492128">
        <w:rPr>
          <w:rFonts w:ascii="Times New Roman" w:hAnsi="Times New Roman" w:cs="Times New Roman"/>
          <w:u w:val="single"/>
        </w:rPr>
        <w:t>Nơi nhận</w:t>
      </w:r>
      <w:r w:rsidRPr="00492128">
        <w:rPr>
          <w:rFonts w:ascii="Times New Roman" w:hAnsi="Times New Roman" w:cs="Times New Roman"/>
          <w:b/>
          <w:bCs/>
        </w:rPr>
        <w:t xml:space="preserve"> :                                                                                   </w:t>
      </w:r>
      <w:r w:rsidRPr="00492128">
        <w:rPr>
          <w:rFonts w:ascii="Times New Roman" w:hAnsi="Times New Roman" w:cs="Times New Roman"/>
          <w:b/>
          <w:bCs/>
          <w:sz w:val="28"/>
          <w:szCs w:val="28"/>
        </w:rPr>
        <w:t>Bí thư</w:t>
      </w:r>
      <w:r w:rsidRPr="00492128">
        <w:rPr>
          <w:rFonts w:ascii="Times New Roman" w:hAnsi="Times New Roman" w:cs="Times New Roman"/>
          <w:b/>
          <w:bCs/>
          <w:sz w:val="20"/>
          <w:szCs w:val="20"/>
        </w:rPr>
        <w:t xml:space="preserve"> </w:t>
      </w:r>
    </w:p>
    <w:p w:rsidR="003A6BF5" w:rsidRPr="00492128" w:rsidRDefault="003A6BF5" w:rsidP="00355370">
      <w:pPr>
        <w:numPr>
          <w:ilvl w:val="0"/>
          <w:numId w:val="28"/>
        </w:numPr>
        <w:tabs>
          <w:tab w:val="clear" w:pos="360"/>
          <w:tab w:val="num" w:pos="720"/>
          <w:tab w:val="center" w:pos="6745"/>
        </w:tabs>
        <w:ind w:left="720"/>
        <w:jc w:val="both"/>
        <w:rPr>
          <w:rFonts w:ascii="Times New Roman" w:hAnsi="Times New Roman" w:cs="Times New Roman"/>
          <w:sz w:val="22"/>
          <w:szCs w:val="22"/>
        </w:rPr>
      </w:pPr>
      <w:r w:rsidRPr="00492128">
        <w:rPr>
          <w:rFonts w:ascii="Times New Roman" w:hAnsi="Times New Roman" w:cs="Times New Roman"/>
          <w:sz w:val="22"/>
          <w:szCs w:val="22"/>
        </w:rPr>
        <w:t xml:space="preserve">Đảng ủy Sở GD&amp;ĐT (để báo cáo); </w:t>
      </w:r>
    </w:p>
    <w:p w:rsidR="003A6BF5" w:rsidRPr="00492128" w:rsidRDefault="003A6BF5" w:rsidP="00355370">
      <w:pPr>
        <w:numPr>
          <w:ilvl w:val="0"/>
          <w:numId w:val="28"/>
        </w:numPr>
        <w:tabs>
          <w:tab w:val="clear" w:pos="360"/>
          <w:tab w:val="num" w:pos="720"/>
          <w:tab w:val="center" w:pos="6745"/>
        </w:tabs>
        <w:ind w:left="720"/>
        <w:jc w:val="both"/>
        <w:rPr>
          <w:rFonts w:ascii="Times New Roman" w:hAnsi="Times New Roman" w:cs="Times New Roman"/>
          <w:sz w:val="22"/>
          <w:szCs w:val="22"/>
        </w:rPr>
      </w:pPr>
      <w:r w:rsidRPr="00492128">
        <w:rPr>
          <w:rFonts w:ascii="Times New Roman" w:hAnsi="Times New Roman" w:cs="Times New Roman"/>
          <w:sz w:val="22"/>
          <w:szCs w:val="22"/>
        </w:rPr>
        <w:t>Ban chấp hành Đảng bộ;</w:t>
      </w:r>
    </w:p>
    <w:p w:rsidR="003A6BF5" w:rsidRPr="00492128" w:rsidRDefault="003A6BF5" w:rsidP="00355370">
      <w:pPr>
        <w:numPr>
          <w:ilvl w:val="0"/>
          <w:numId w:val="28"/>
        </w:numPr>
        <w:tabs>
          <w:tab w:val="clear" w:pos="360"/>
          <w:tab w:val="num" w:pos="720"/>
          <w:tab w:val="center" w:pos="6745"/>
        </w:tabs>
        <w:ind w:left="720"/>
        <w:jc w:val="both"/>
        <w:rPr>
          <w:rFonts w:ascii="Times New Roman" w:hAnsi="Times New Roman" w:cs="Times New Roman"/>
          <w:sz w:val="22"/>
          <w:szCs w:val="22"/>
        </w:rPr>
      </w:pPr>
      <w:r w:rsidRPr="00492128">
        <w:rPr>
          <w:rFonts w:ascii="Times New Roman" w:hAnsi="Times New Roman" w:cs="Times New Roman"/>
          <w:sz w:val="22"/>
          <w:szCs w:val="22"/>
        </w:rPr>
        <w:t>Các chi bộ trực thuộc;</w:t>
      </w:r>
    </w:p>
    <w:p w:rsidR="003A6BF5" w:rsidRPr="00492128" w:rsidRDefault="003A6BF5" w:rsidP="00355370">
      <w:pPr>
        <w:numPr>
          <w:ilvl w:val="0"/>
          <w:numId w:val="28"/>
        </w:numPr>
        <w:tabs>
          <w:tab w:val="clear" w:pos="360"/>
          <w:tab w:val="num" w:pos="720"/>
          <w:tab w:val="center" w:pos="6745"/>
        </w:tabs>
        <w:ind w:left="720"/>
        <w:jc w:val="both"/>
        <w:rPr>
          <w:rFonts w:ascii="Times New Roman" w:hAnsi="Times New Roman" w:cs="Times New Roman"/>
          <w:sz w:val="22"/>
          <w:szCs w:val="22"/>
        </w:rPr>
      </w:pPr>
      <w:r w:rsidRPr="00492128">
        <w:rPr>
          <w:rFonts w:ascii="Times New Roman" w:hAnsi="Times New Roman" w:cs="Times New Roman"/>
          <w:sz w:val="22"/>
          <w:szCs w:val="22"/>
        </w:rPr>
        <w:t>Lưu Văn phòng Đảng ủy.</w:t>
      </w:r>
    </w:p>
    <w:p w:rsidR="003A6BF5" w:rsidRPr="00492128" w:rsidRDefault="003A6BF5" w:rsidP="00355370">
      <w:pPr>
        <w:rPr>
          <w:rFonts w:ascii="Times New Roman" w:hAnsi="Times New Roman" w:cs="Times New Roman"/>
          <w:sz w:val="22"/>
          <w:szCs w:val="22"/>
        </w:rPr>
      </w:pPr>
    </w:p>
    <w:p w:rsidR="003A6BF5" w:rsidRPr="00492128" w:rsidRDefault="003A6BF5" w:rsidP="00355370">
      <w:pPr>
        <w:rPr>
          <w:rFonts w:cs="Times New Roman"/>
        </w:rPr>
      </w:pPr>
    </w:p>
    <w:p w:rsidR="003A6BF5" w:rsidRPr="00E3784B" w:rsidRDefault="003A6BF5" w:rsidP="00355370">
      <w:pPr>
        <w:rPr>
          <w:rFonts w:ascii="Times New Roman" w:hAnsi="Times New Roman" w:cs="Times New Roman"/>
          <w:sz w:val="22"/>
          <w:szCs w:val="22"/>
        </w:rPr>
      </w:pPr>
    </w:p>
    <w:sectPr w:rsidR="003A6BF5" w:rsidRPr="00E3784B" w:rsidSect="00E3784B">
      <w:footerReference w:type="default" r:id="rId7"/>
      <w:pgSz w:w="11907" w:h="16840" w:code="9"/>
      <w:pgMar w:top="1134" w:right="851" w:bottom="720" w:left="1701" w:header="720" w:footer="17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BF5" w:rsidRDefault="003A6BF5" w:rsidP="00542CDA">
      <w:pPr>
        <w:rPr>
          <w:rFonts w:cs="Times New Roman"/>
        </w:rPr>
      </w:pPr>
      <w:r>
        <w:rPr>
          <w:rFonts w:cs="Times New Roman"/>
        </w:rPr>
        <w:separator/>
      </w:r>
    </w:p>
  </w:endnote>
  <w:endnote w:type="continuationSeparator" w:id="0">
    <w:p w:rsidR="003A6BF5" w:rsidRDefault="003A6BF5" w:rsidP="00542CD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BF5" w:rsidRDefault="003A6BF5" w:rsidP="00E3784B">
    <w:pPr>
      <w:pStyle w:val="Footer"/>
      <w:framePr w:h="263" w:hRule="exact" w:wrap="auto" w:vAnchor="text" w:hAnchor="page" w:x="6142" w:y="-271"/>
      <w:rPr>
        <w:rStyle w:val="PageNumber"/>
        <w:rFonts w:cs="Times New Roman"/>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rsidR="003A6BF5" w:rsidRDefault="003A6BF5">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BF5" w:rsidRDefault="003A6BF5" w:rsidP="00542CDA">
      <w:pPr>
        <w:rPr>
          <w:rFonts w:cs="Times New Roman"/>
        </w:rPr>
      </w:pPr>
      <w:r>
        <w:rPr>
          <w:rFonts w:cs="Times New Roman"/>
        </w:rPr>
        <w:separator/>
      </w:r>
    </w:p>
  </w:footnote>
  <w:footnote w:type="continuationSeparator" w:id="0">
    <w:p w:rsidR="003A6BF5" w:rsidRDefault="003A6BF5" w:rsidP="00542CDA">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E5065"/>
    <w:multiLevelType w:val="multilevel"/>
    <w:tmpl w:val="E8440F8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nsid w:val="0EF74998"/>
    <w:multiLevelType w:val="hybridMultilevel"/>
    <w:tmpl w:val="D42E69F8"/>
    <w:lvl w:ilvl="0" w:tplc="0409000F">
      <w:start w:val="1"/>
      <w:numFmt w:val="decimal"/>
      <w:lvlText w:val="%1."/>
      <w:lvlJc w:val="left"/>
      <w:pPr>
        <w:tabs>
          <w:tab w:val="num" w:pos="960"/>
        </w:tabs>
        <w:ind w:left="9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13804CC7"/>
    <w:multiLevelType w:val="hybridMultilevel"/>
    <w:tmpl w:val="10D635F0"/>
    <w:lvl w:ilvl="0" w:tplc="DB0C0564">
      <w:start w:val="2"/>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
    <w:nsid w:val="163804CE"/>
    <w:multiLevelType w:val="hybridMultilevel"/>
    <w:tmpl w:val="470619B6"/>
    <w:lvl w:ilvl="0" w:tplc="0409000F">
      <w:start w:val="1"/>
      <w:numFmt w:val="decimal"/>
      <w:lvlText w:val="%1."/>
      <w:lvlJc w:val="left"/>
      <w:pPr>
        <w:tabs>
          <w:tab w:val="num" w:pos="1080"/>
        </w:tabs>
        <w:ind w:left="1080" w:hanging="360"/>
      </w:pPr>
      <w:rPr>
        <w:rFonts w:hint="default"/>
      </w:rPr>
    </w:lvl>
    <w:lvl w:ilvl="1" w:tplc="BECE874C">
      <w:start w:val="1"/>
      <w:numFmt w:val="bullet"/>
      <w:lvlText w:val="-"/>
      <w:lvlJc w:val="left"/>
      <w:pPr>
        <w:tabs>
          <w:tab w:val="num" w:pos="1800"/>
        </w:tabs>
        <w:ind w:left="1800" w:hanging="360"/>
      </w:pPr>
      <w:rPr>
        <w:rFonts w:ascii="Times New Roman" w:eastAsia="Times New Roman" w:hAnsi="Times New Roman"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nsid w:val="1A351538"/>
    <w:multiLevelType w:val="hybridMultilevel"/>
    <w:tmpl w:val="E9109A6E"/>
    <w:lvl w:ilvl="0" w:tplc="4886BFA0">
      <w:start w:val="1"/>
      <w:numFmt w:val="upperRoman"/>
      <w:lvlText w:val="%1."/>
      <w:lvlJc w:val="left"/>
      <w:pPr>
        <w:tabs>
          <w:tab w:val="num" w:pos="1571"/>
        </w:tabs>
        <w:ind w:left="1571"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1A753526"/>
    <w:multiLevelType w:val="hybridMultilevel"/>
    <w:tmpl w:val="A0D6DBD4"/>
    <w:lvl w:ilvl="0" w:tplc="F2D8E878">
      <w:start w:val="1"/>
      <w:numFmt w:val="decimal"/>
      <w:lvlText w:val="%1."/>
      <w:lvlJc w:val="left"/>
      <w:pPr>
        <w:tabs>
          <w:tab w:val="num" w:pos="720"/>
        </w:tabs>
        <w:ind w:left="720" w:hanging="360"/>
      </w:pPr>
      <w:rPr>
        <w:rFonts w:hint="default"/>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1434618"/>
    <w:multiLevelType w:val="multilevel"/>
    <w:tmpl w:val="FBB61282"/>
    <w:lvl w:ilvl="0">
      <w:start w:val="2"/>
      <w:numFmt w:val="lowerLetter"/>
      <w:lvlText w:val="%1."/>
      <w:lvlJc w:val="left"/>
      <w:pPr>
        <w:tabs>
          <w:tab w:val="num" w:pos="720"/>
        </w:tabs>
        <w:ind w:left="720" w:hanging="360"/>
      </w:pPr>
      <w:rPr>
        <w:b/>
        <w:bCs/>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
    <w:nsid w:val="2EF94930"/>
    <w:multiLevelType w:val="hybridMultilevel"/>
    <w:tmpl w:val="3642DDC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2192D80"/>
    <w:multiLevelType w:val="hybridMultilevel"/>
    <w:tmpl w:val="1A6C0694"/>
    <w:lvl w:ilvl="0" w:tplc="A7C84ED6">
      <w:start w:val="1"/>
      <w:numFmt w:val="decimal"/>
      <w:lvlText w:val="%1."/>
      <w:lvlJc w:val="left"/>
      <w:pPr>
        <w:tabs>
          <w:tab w:val="num" w:pos="720"/>
        </w:tabs>
        <w:ind w:left="720" w:hanging="360"/>
      </w:pPr>
      <w:rPr>
        <w:rFonts w:hint="default"/>
      </w:rPr>
    </w:lvl>
    <w:lvl w:ilvl="1" w:tplc="D2906132">
      <w:numFmt w:val="none"/>
      <w:lvlText w:val=""/>
      <w:lvlJc w:val="left"/>
      <w:pPr>
        <w:tabs>
          <w:tab w:val="num" w:pos="360"/>
        </w:tabs>
      </w:pPr>
    </w:lvl>
    <w:lvl w:ilvl="2" w:tplc="5A4CAEE8">
      <w:numFmt w:val="none"/>
      <w:lvlText w:val=""/>
      <w:lvlJc w:val="left"/>
      <w:pPr>
        <w:tabs>
          <w:tab w:val="num" w:pos="360"/>
        </w:tabs>
      </w:pPr>
    </w:lvl>
    <w:lvl w:ilvl="3" w:tplc="97F896DE">
      <w:numFmt w:val="none"/>
      <w:lvlText w:val=""/>
      <w:lvlJc w:val="left"/>
      <w:pPr>
        <w:tabs>
          <w:tab w:val="num" w:pos="360"/>
        </w:tabs>
      </w:pPr>
    </w:lvl>
    <w:lvl w:ilvl="4" w:tplc="71DC6F86">
      <w:numFmt w:val="none"/>
      <w:lvlText w:val=""/>
      <w:lvlJc w:val="left"/>
      <w:pPr>
        <w:tabs>
          <w:tab w:val="num" w:pos="360"/>
        </w:tabs>
      </w:pPr>
    </w:lvl>
    <w:lvl w:ilvl="5" w:tplc="DB56EE80">
      <w:numFmt w:val="none"/>
      <w:lvlText w:val=""/>
      <w:lvlJc w:val="left"/>
      <w:pPr>
        <w:tabs>
          <w:tab w:val="num" w:pos="360"/>
        </w:tabs>
      </w:pPr>
    </w:lvl>
    <w:lvl w:ilvl="6" w:tplc="4758729A">
      <w:numFmt w:val="none"/>
      <w:lvlText w:val=""/>
      <w:lvlJc w:val="left"/>
      <w:pPr>
        <w:tabs>
          <w:tab w:val="num" w:pos="360"/>
        </w:tabs>
      </w:pPr>
    </w:lvl>
    <w:lvl w:ilvl="7" w:tplc="018A7888">
      <w:numFmt w:val="none"/>
      <w:lvlText w:val=""/>
      <w:lvlJc w:val="left"/>
      <w:pPr>
        <w:tabs>
          <w:tab w:val="num" w:pos="360"/>
        </w:tabs>
      </w:pPr>
    </w:lvl>
    <w:lvl w:ilvl="8" w:tplc="96CA41F2">
      <w:numFmt w:val="none"/>
      <w:lvlText w:val=""/>
      <w:lvlJc w:val="left"/>
      <w:pPr>
        <w:tabs>
          <w:tab w:val="num" w:pos="360"/>
        </w:tabs>
      </w:pPr>
    </w:lvl>
  </w:abstractNum>
  <w:abstractNum w:abstractNumId="9">
    <w:nsid w:val="367434A8"/>
    <w:multiLevelType w:val="hybridMultilevel"/>
    <w:tmpl w:val="C64CF236"/>
    <w:lvl w:ilvl="0" w:tplc="4D144D38">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nsid w:val="40F12905"/>
    <w:multiLevelType w:val="hybridMultilevel"/>
    <w:tmpl w:val="29C034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446807AE"/>
    <w:multiLevelType w:val="hybridMultilevel"/>
    <w:tmpl w:val="BA387AC2"/>
    <w:lvl w:ilvl="0" w:tplc="00C0334E">
      <w:start w:val="1"/>
      <w:numFmt w:val="bullet"/>
      <w:lvlText w:val="-"/>
      <w:lvlJc w:val="left"/>
      <w:pPr>
        <w:ind w:left="108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46DD3D0E"/>
    <w:multiLevelType w:val="hybridMultilevel"/>
    <w:tmpl w:val="B5842B28"/>
    <w:lvl w:ilvl="0" w:tplc="F9DAA47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47914879"/>
    <w:multiLevelType w:val="hybridMultilevel"/>
    <w:tmpl w:val="4A589FB6"/>
    <w:lvl w:ilvl="0" w:tplc="C96839B6">
      <w:start w:val="3"/>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4">
    <w:nsid w:val="47BE74AF"/>
    <w:multiLevelType w:val="hybridMultilevel"/>
    <w:tmpl w:val="B4EEB9A0"/>
    <w:lvl w:ilvl="0" w:tplc="0409000F">
      <w:start w:val="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5640292F"/>
    <w:multiLevelType w:val="multilevel"/>
    <w:tmpl w:val="4D845AD8"/>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59F30E82"/>
    <w:multiLevelType w:val="hybridMultilevel"/>
    <w:tmpl w:val="940AD1F2"/>
    <w:lvl w:ilvl="0" w:tplc="220C7E4C">
      <w:start w:val="2"/>
      <w:numFmt w:val="bullet"/>
      <w:lvlText w:val=""/>
      <w:lvlJc w:val="left"/>
      <w:pPr>
        <w:tabs>
          <w:tab w:val="num" w:pos="1080"/>
        </w:tabs>
        <w:ind w:left="1080" w:hanging="360"/>
      </w:pPr>
      <w:rPr>
        <w:rFonts w:ascii="Symbol" w:eastAsia="Times New Roman"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7">
    <w:nsid w:val="5ABC33F3"/>
    <w:multiLevelType w:val="hybridMultilevel"/>
    <w:tmpl w:val="22D6EBDC"/>
    <w:lvl w:ilvl="0" w:tplc="103C2DB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AF12C1D"/>
    <w:multiLevelType w:val="hybridMultilevel"/>
    <w:tmpl w:val="FB1CE8F6"/>
    <w:lvl w:ilvl="0" w:tplc="C9181974">
      <w:start w:val="1"/>
      <w:numFmt w:val="upp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nsid w:val="624C3DCB"/>
    <w:multiLevelType w:val="hybridMultilevel"/>
    <w:tmpl w:val="767CE16C"/>
    <w:lvl w:ilvl="0" w:tplc="A3881A3E">
      <w:start w:val="1"/>
      <w:numFmt w:val="decimal"/>
      <w:lvlText w:val="%1."/>
      <w:lvlJc w:val="left"/>
      <w:pPr>
        <w:tabs>
          <w:tab w:val="num" w:pos="720"/>
        </w:tabs>
        <w:ind w:left="720" w:hanging="360"/>
      </w:pPr>
      <w:rPr>
        <w:rFonts w:hint="default"/>
      </w:rPr>
    </w:lvl>
    <w:lvl w:ilvl="1" w:tplc="35BE1AA8">
      <w:numFmt w:val="none"/>
      <w:lvlText w:val=""/>
      <w:lvlJc w:val="left"/>
      <w:pPr>
        <w:tabs>
          <w:tab w:val="num" w:pos="360"/>
        </w:tabs>
      </w:pPr>
    </w:lvl>
    <w:lvl w:ilvl="2" w:tplc="FBE4FD0C">
      <w:numFmt w:val="none"/>
      <w:lvlText w:val=""/>
      <w:lvlJc w:val="left"/>
      <w:pPr>
        <w:tabs>
          <w:tab w:val="num" w:pos="360"/>
        </w:tabs>
      </w:pPr>
    </w:lvl>
    <w:lvl w:ilvl="3" w:tplc="416AD85A">
      <w:numFmt w:val="none"/>
      <w:lvlText w:val=""/>
      <w:lvlJc w:val="left"/>
      <w:pPr>
        <w:tabs>
          <w:tab w:val="num" w:pos="360"/>
        </w:tabs>
      </w:pPr>
    </w:lvl>
    <w:lvl w:ilvl="4" w:tplc="ABC2B144">
      <w:numFmt w:val="none"/>
      <w:lvlText w:val=""/>
      <w:lvlJc w:val="left"/>
      <w:pPr>
        <w:tabs>
          <w:tab w:val="num" w:pos="360"/>
        </w:tabs>
      </w:pPr>
    </w:lvl>
    <w:lvl w:ilvl="5" w:tplc="197E3F18">
      <w:numFmt w:val="none"/>
      <w:lvlText w:val=""/>
      <w:lvlJc w:val="left"/>
      <w:pPr>
        <w:tabs>
          <w:tab w:val="num" w:pos="360"/>
        </w:tabs>
      </w:pPr>
    </w:lvl>
    <w:lvl w:ilvl="6" w:tplc="ED1CF4F4">
      <w:numFmt w:val="none"/>
      <w:lvlText w:val=""/>
      <w:lvlJc w:val="left"/>
      <w:pPr>
        <w:tabs>
          <w:tab w:val="num" w:pos="360"/>
        </w:tabs>
      </w:pPr>
    </w:lvl>
    <w:lvl w:ilvl="7" w:tplc="CF022C58">
      <w:numFmt w:val="none"/>
      <w:lvlText w:val=""/>
      <w:lvlJc w:val="left"/>
      <w:pPr>
        <w:tabs>
          <w:tab w:val="num" w:pos="360"/>
        </w:tabs>
      </w:pPr>
    </w:lvl>
    <w:lvl w:ilvl="8" w:tplc="B08EE0A0">
      <w:numFmt w:val="none"/>
      <w:lvlText w:val=""/>
      <w:lvlJc w:val="left"/>
      <w:pPr>
        <w:tabs>
          <w:tab w:val="num" w:pos="360"/>
        </w:tabs>
      </w:pPr>
    </w:lvl>
  </w:abstractNum>
  <w:abstractNum w:abstractNumId="20">
    <w:nsid w:val="65EB2FEA"/>
    <w:multiLevelType w:val="singleLevel"/>
    <w:tmpl w:val="1CD0DB88"/>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1">
    <w:nsid w:val="68293A20"/>
    <w:multiLevelType w:val="hybridMultilevel"/>
    <w:tmpl w:val="C82CD942"/>
    <w:lvl w:ilvl="0" w:tplc="FC0AB3A2">
      <w:start w:val="1"/>
      <w:numFmt w:val="lowerLetter"/>
      <w:lvlText w:val="%1."/>
      <w:lvlJc w:val="left"/>
      <w:pPr>
        <w:tabs>
          <w:tab w:val="num" w:pos="1080"/>
        </w:tabs>
        <w:ind w:left="1080" w:hanging="360"/>
      </w:pPr>
      <w:rPr>
        <w:rFonts w:hint="default"/>
        <w:b/>
        <w:bCs/>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2">
    <w:nsid w:val="6C1E011E"/>
    <w:multiLevelType w:val="hybridMultilevel"/>
    <w:tmpl w:val="1610AD28"/>
    <w:lvl w:ilvl="0" w:tplc="83EA08C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nsid w:val="6F124BB3"/>
    <w:multiLevelType w:val="hybridMultilevel"/>
    <w:tmpl w:val="BC328288"/>
    <w:lvl w:ilvl="0" w:tplc="04090009">
      <w:start w:val="1"/>
      <w:numFmt w:val="bullet"/>
      <w:lvlText w:val=""/>
      <w:lvlJc w:val="left"/>
      <w:pPr>
        <w:tabs>
          <w:tab w:val="num" w:pos="1440"/>
        </w:tabs>
        <w:ind w:left="1440" w:hanging="360"/>
      </w:pPr>
      <w:rPr>
        <w:rFonts w:ascii="Wingdings" w:hAnsi="Wingdings" w:cs="Wingdings"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4">
    <w:nsid w:val="6F5C7039"/>
    <w:multiLevelType w:val="hybridMultilevel"/>
    <w:tmpl w:val="F190E1AC"/>
    <w:lvl w:ilvl="0" w:tplc="0409000F">
      <w:start w:val="5"/>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6FF5606E"/>
    <w:multiLevelType w:val="multilevel"/>
    <w:tmpl w:val="46964318"/>
    <w:lvl w:ilvl="0">
      <w:start w:val="1"/>
      <w:numFmt w:val="bullet"/>
      <w:lvlText w:val=""/>
      <w:lvlJc w:val="left"/>
      <w:pPr>
        <w:tabs>
          <w:tab w:val="num" w:pos="720"/>
        </w:tabs>
        <w:ind w:left="720" w:hanging="360"/>
      </w:pPr>
      <w:rPr>
        <w:rFonts w:ascii="Symbol" w:hAnsi="Symbol" w:cs="Symbol" w:hint="default"/>
        <w:sz w:val="20"/>
        <w:szCs w:val="20"/>
      </w:rPr>
    </w:lvl>
    <w:lvl w:ilvl="1">
      <w:start w:val="1"/>
      <w:numFmt w:val="lowerLetter"/>
      <w:lvlText w:val="%2."/>
      <w:lvlJc w:val="left"/>
      <w:pPr>
        <w:tabs>
          <w:tab w:val="num" w:pos="1440"/>
        </w:tabs>
        <w:ind w:left="1440" w:hanging="360"/>
      </w:pPr>
      <w:rPr>
        <w:b/>
        <w:bCs/>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751B639F"/>
    <w:multiLevelType w:val="hybridMultilevel"/>
    <w:tmpl w:val="ED60FDDA"/>
    <w:lvl w:ilvl="0" w:tplc="F286B40E">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nsid w:val="7CB571DB"/>
    <w:multiLevelType w:val="hybridMultilevel"/>
    <w:tmpl w:val="53E0154C"/>
    <w:lvl w:ilvl="0" w:tplc="7664431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nsid w:val="7CEB0D9F"/>
    <w:multiLevelType w:val="hybridMultilevel"/>
    <w:tmpl w:val="C98C8806"/>
    <w:lvl w:ilvl="0" w:tplc="03B476EC">
      <w:start w:val="2010"/>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num w:numId="1">
    <w:abstractNumId w:val="0"/>
  </w:num>
  <w:num w:numId="2">
    <w:abstractNumId w:val="16"/>
  </w:num>
  <w:num w:numId="3">
    <w:abstractNumId w:val="5"/>
  </w:num>
  <w:num w:numId="4">
    <w:abstractNumId w:val="4"/>
  </w:num>
  <w:num w:numId="5">
    <w:abstractNumId w:val="1"/>
  </w:num>
  <w:num w:numId="6">
    <w:abstractNumId w:val="3"/>
  </w:num>
  <w:num w:numId="7">
    <w:abstractNumId w:val="19"/>
  </w:num>
  <w:num w:numId="8">
    <w:abstractNumId w:val="8"/>
  </w:num>
  <w:num w:numId="9">
    <w:abstractNumId w:val="25"/>
  </w:num>
  <w:num w:numId="10">
    <w:abstractNumId w:val="28"/>
  </w:num>
  <w:num w:numId="11">
    <w:abstractNumId w:val="2"/>
  </w:num>
  <w:num w:numId="12">
    <w:abstractNumId w:val="10"/>
  </w:num>
  <w:num w:numId="13">
    <w:abstractNumId w:val="15"/>
  </w:num>
  <w:num w:numId="14">
    <w:abstractNumId w:val="9"/>
  </w:num>
  <w:num w:numId="15">
    <w:abstractNumId w:val="25"/>
    <w:lvlOverride w:ilvl="0"/>
    <w:lvlOverride w:ilvl="1">
      <w:startOverride w:val="1"/>
    </w:lvlOverride>
    <w:lvlOverride w:ilvl="2"/>
    <w:lvlOverride w:ilvl="3"/>
    <w:lvlOverride w:ilvl="4"/>
    <w:lvlOverride w:ilvl="5"/>
    <w:lvlOverride w:ilvl="6"/>
    <w:lvlOverride w:ilvl="7"/>
    <w:lvlOverride w:ilvl="8"/>
  </w:num>
  <w:num w:numId="1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2"/>
  </w:num>
  <w:num w:numId="20">
    <w:abstractNumId w:val="21"/>
  </w:num>
  <w:num w:numId="21">
    <w:abstractNumId w:val="18"/>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24"/>
  </w:num>
  <w:num w:numId="28">
    <w:abstractNumId w:val="20"/>
  </w:num>
  <w:num w:numId="29">
    <w:abstractNumId w:val="26"/>
  </w:num>
  <w:num w:numId="30">
    <w:abstractNumId w:val="27"/>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0FBC"/>
    <w:rsid w:val="000016CE"/>
    <w:rsid w:val="00002447"/>
    <w:rsid w:val="00005094"/>
    <w:rsid w:val="00006169"/>
    <w:rsid w:val="00030066"/>
    <w:rsid w:val="0003053A"/>
    <w:rsid w:val="000319CF"/>
    <w:rsid w:val="000416F5"/>
    <w:rsid w:val="00042B54"/>
    <w:rsid w:val="00050B32"/>
    <w:rsid w:val="00055E29"/>
    <w:rsid w:val="000568E3"/>
    <w:rsid w:val="00070BFD"/>
    <w:rsid w:val="00074FAD"/>
    <w:rsid w:val="00090566"/>
    <w:rsid w:val="000A0A86"/>
    <w:rsid w:val="000A1004"/>
    <w:rsid w:val="000D2379"/>
    <w:rsid w:val="000E5DA3"/>
    <w:rsid w:val="000E7897"/>
    <w:rsid w:val="000F3C3E"/>
    <w:rsid w:val="000F4449"/>
    <w:rsid w:val="000F7980"/>
    <w:rsid w:val="00100272"/>
    <w:rsid w:val="00102E57"/>
    <w:rsid w:val="00103380"/>
    <w:rsid w:val="0010672D"/>
    <w:rsid w:val="00111202"/>
    <w:rsid w:val="001147CC"/>
    <w:rsid w:val="0011617F"/>
    <w:rsid w:val="00130A61"/>
    <w:rsid w:val="001338A6"/>
    <w:rsid w:val="00146348"/>
    <w:rsid w:val="0015190F"/>
    <w:rsid w:val="001573CF"/>
    <w:rsid w:val="00174532"/>
    <w:rsid w:val="001867E5"/>
    <w:rsid w:val="00194521"/>
    <w:rsid w:val="001961F3"/>
    <w:rsid w:val="001974C3"/>
    <w:rsid w:val="00197913"/>
    <w:rsid w:val="001A3F1F"/>
    <w:rsid w:val="001A636F"/>
    <w:rsid w:val="001B3594"/>
    <w:rsid w:val="001B683E"/>
    <w:rsid w:val="001C4A51"/>
    <w:rsid w:val="001E07AE"/>
    <w:rsid w:val="001E32C3"/>
    <w:rsid w:val="001E52AB"/>
    <w:rsid w:val="001F2532"/>
    <w:rsid w:val="001F3202"/>
    <w:rsid w:val="002029C4"/>
    <w:rsid w:val="00223426"/>
    <w:rsid w:val="00223807"/>
    <w:rsid w:val="002402FF"/>
    <w:rsid w:val="00242B65"/>
    <w:rsid w:val="0024590E"/>
    <w:rsid w:val="00246EEC"/>
    <w:rsid w:val="002507F1"/>
    <w:rsid w:val="00250DD9"/>
    <w:rsid w:val="00252DD8"/>
    <w:rsid w:val="002534C5"/>
    <w:rsid w:val="00253DD0"/>
    <w:rsid w:val="002615E8"/>
    <w:rsid w:val="00264DAF"/>
    <w:rsid w:val="0026654E"/>
    <w:rsid w:val="00275129"/>
    <w:rsid w:val="00276C89"/>
    <w:rsid w:val="00282DC7"/>
    <w:rsid w:val="00285DDC"/>
    <w:rsid w:val="0029673F"/>
    <w:rsid w:val="002A6073"/>
    <w:rsid w:val="002A69B5"/>
    <w:rsid w:val="002B41E8"/>
    <w:rsid w:val="002B6C28"/>
    <w:rsid w:val="002C18D1"/>
    <w:rsid w:val="002C33CA"/>
    <w:rsid w:val="002C540F"/>
    <w:rsid w:val="002D0621"/>
    <w:rsid w:val="002D1973"/>
    <w:rsid w:val="002D1FCB"/>
    <w:rsid w:val="002F0EC4"/>
    <w:rsid w:val="002F3265"/>
    <w:rsid w:val="002F440C"/>
    <w:rsid w:val="0030096B"/>
    <w:rsid w:val="00307DEA"/>
    <w:rsid w:val="00312B53"/>
    <w:rsid w:val="00313484"/>
    <w:rsid w:val="0035058D"/>
    <w:rsid w:val="00355370"/>
    <w:rsid w:val="0036490E"/>
    <w:rsid w:val="003677C7"/>
    <w:rsid w:val="00372D24"/>
    <w:rsid w:val="00386054"/>
    <w:rsid w:val="003953A6"/>
    <w:rsid w:val="003A1238"/>
    <w:rsid w:val="003A2E44"/>
    <w:rsid w:val="003A6BF5"/>
    <w:rsid w:val="003D15E3"/>
    <w:rsid w:val="003D3B07"/>
    <w:rsid w:val="003D6091"/>
    <w:rsid w:val="003E22D9"/>
    <w:rsid w:val="003E2B53"/>
    <w:rsid w:val="003E4D6A"/>
    <w:rsid w:val="003E6EC8"/>
    <w:rsid w:val="003F370B"/>
    <w:rsid w:val="0040013B"/>
    <w:rsid w:val="00416DEA"/>
    <w:rsid w:val="00427798"/>
    <w:rsid w:val="00432CD8"/>
    <w:rsid w:val="004430FD"/>
    <w:rsid w:val="00443C51"/>
    <w:rsid w:val="004448D2"/>
    <w:rsid w:val="00462EFF"/>
    <w:rsid w:val="00466A52"/>
    <w:rsid w:val="004757E1"/>
    <w:rsid w:val="00481BC1"/>
    <w:rsid w:val="00492128"/>
    <w:rsid w:val="004939A0"/>
    <w:rsid w:val="00496B83"/>
    <w:rsid w:val="004A5B59"/>
    <w:rsid w:val="004B0646"/>
    <w:rsid w:val="004B4719"/>
    <w:rsid w:val="004B710D"/>
    <w:rsid w:val="004C0A27"/>
    <w:rsid w:val="004C179E"/>
    <w:rsid w:val="004C607D"/>
    <w:rsid w:val="004C7FDD"/>
    <w:rsid w:val="004D0B93"/>
    <w:rsid w:val="004D12C1"/>
    <w:rsid w:val="004E7A06"/>
    <w:rsid w:val="00501732"/>
    <w:rsid w:val="00521DD7"/>
    <w:rsid w:val="005245DB"/>
    <w:rsid w:val="00525C8E"/>
    <w:rsid w:val="00527C69"/>
    <w:rsid w:val="00542CDA"/>
    <w:rsid w:val="00571591"/>
    <w:rsid w:val="00572BE4"/>
    <w:rsid w:val="0058235A"/>
    <w:rsid w:val="0058617E"/>
    <w:rsid w:val="005A24BD"/>
    <w:rsid w:val="005A7F7B"/>
    <w:rsid w:val="005C1820"/>
    <w:rsid w:val="005C2999"/>
    <w:rsid w:val="005C4003"/>
    <w:rsid w:val="005D0B69"/>
    <w:rsid w:val="005E1124"/>
    <w:rsid w:val="005F6ACB"/>
    <w:rsid w:val="00607BB5"/>
    <w:rsid w:val="00611371"/>
    <w:rsid w:val="0062368D"/>
    <w:rsid w:val="006252C3"/>
    <w:rsid w:val="006413E8"/>
    <w:rsid w:val="00653E0C"/>
    <w:rsid w:val="0066089C"/>
    <w:rsid w:val="006615CE"/>
    <w:rsid w:val="00662FA5"/>
    <w:rsid w:val="00665AA4"/>
    <w:rsid w:val="00667517"/>
    <w:rsid w:val="006B40BC"/>
    <w:rsid w:val="006C0812"/>
    <w:rsid w:val="006C210B"/>
    <w:rsid w:val="006C5D1D"/>
    <w:rsid w:val="006D71AB"/>
    <w:rsid w:val="0070405B"/>
    <w:rsid w:val="00704639"/>
    <w:rsid w:val="00714A3A"/>
    <w:rsid w:val="00716468"/>
    <w:rsid w:val="00755982"/>
    <w:rsid w:val="00760531"/>
    <w:rsid w:val="0076711C"/>
    <w:rsid w:val="00777FF6"/>
    <w:rsid w:val="0078320E"/>
    <w:rsid w:val="00794691"/>
    <w:rsid w:val="007C0339"/>
    <w:rsid w:val="007C73F7"/>
    <w:rsid w:val="007F6A9C"/>
    <w:rsid w:val="00803C0D"/>
    <w:rsid w:val="00805E32"/>
    <w:rsid w:val="00814A24"/>
    <w:rsid w:val="00820139"/>
    <w:rsid w:val="00820568"/>
    <w:rsid w:val="00827742"/>
    <w:rsid w:val="00831670"/>
    <w:rsid w:val="00834600"/>
    <w:rsid w:val="00843FC9"/>
    <w:rsid w:val="00845A9E"/>
    <w:rsid w:val="008521CE"/>
    <w:rsid w:val="008522A2"/>
    <w:rsid w:val="00854731"/>
    <w:rsid w:val="0086064B"/>
    <w:rsid w:val="00860790"/>
    <w:rsid w:val="00873190"/>
    <w:rsid w:val="008741AB"/>
    <w:rsid w:val="00881709"/>
    <w:rsid w:val="0089276C"/>
    <w:rsid w:val="008C30B9"/>
    <w:rsid w:val="008C4819"/>
    <w:rsid w:val="008C6CDC"/>
    <w:rsid w:val="008D1D66"/>
    <w:rsid w:val="008D1FC1"/>
    <w:rsid w:val="008D5C70"/>
    <w:rsid w:val="008D71C9"/>
    <w:rsid w:val="008E3EA2"/>
    <w:rsid w:val="008E5476"/>
    <w:rsid w:val="008E7D11"/>
    <w:rsid w:val="008F3ED2"/>
    <w:rsid w:val="00904DA3"/>
    <w:rsid w:val="0090734B"/>
    <w:rsid w:val="00911028"/>
    <w:rsid w:val="009110E3"/>
    <w:rsid w:val="009173B8"/>
    <w:rsid w:val="0092059F"/>
    <w:rsid w:val="00924748"/>
    <w:rsid w:val="00944C21"/>
    <w:rsid w:val="009466A8"/>
    <w:rsid w:val="0094763C"/>
    <w:rsid w:val="00965EBC"/>
    <w:rsid w:val="00967FBC"/>
    <w:rsid w:val="00974B0A"/>
    <w:rsid w:val="009820AB"/>
    <w:rsid w:val="00990493"/>
    <w:rsid w:val="00993815"/>
    <w:rsid w:val="009A32C1"/>
    <w:rsid w:val="009B0C27"/>
    <w:rsid w:val="009C08D7"/>
    <w:rsid w:val="009D4930"/>
    <w:rsid w:val="009D4D2B"/>
    <w:rsid w:val="009E65F4"/>
    <w:rsid w:val="009E6DE7"/>
    <w:rsid w:val="00A0344E"/>
    <w:rsid w:val="00A117AD"/>
    <w:rsid w:val="00A13F1A"/>
    <w:rsid w:val="00A34971"/>
    <w:rsid w:val="00A40AF3"/>
    <w:rsid w:val="00A435C5"/>
    <w:rsid w:val="00A442C9"/>
    <w:rsid w:val="00A60409"/>
    <w:rsid w:val="00A66E38"/>
    <w:rsid w:val="00A75D97"/>
    <w:rsid w:val="00A94937"/>
    <w:rsid w:val="00AA08E3"/>
    <w:rsid w:val="00AA2364"/>
    <w:rsid w:val="00AB3E95"/>
    <w:rsid w:val="00AB4F29"/>
    <w:rsid w:val="00AC3258"/>
    <w:rsid w:val="00AC59AF"/>
    <w:rsid w:val="00AC5A7F"/>
    <w:rsid w:val="00AD1BC9"/>
    <w:rsid w:val="00AF5E4C"/>
    <w:rsid w:val="00B4343E"/>
    <w:rsid w:val="00B446C7"/>
    <w:rsid w:val="00B537BF"/>
    <w:rsid w:val="00B61BB0"/>
    <w:rsid w:val="00B62448"/>
    <w:rsid w:val="00B625A6"/>
    <w:rsid w:val="00B6384B"/>
    <w:rsid w:val="00B80B1F"/>
    <w:rsid w:val="00B82ADB"/>
    <w:rsid w:val="00B96159"/>
    <w:rsid w:val="00BB0C96"/>
    <w:rsid w:val="00BB1A55"/>
    <w:rsid w:val="00BB1D50"/>
    <w:rsid w:val="00BB5E29"/>
    <w:rsid w:val="00BD410F"/>
    <w:rsid w:val="00BD6F55"/>
    <w:rsid w:val="00BD7AB7"/>
    <w:rsid w:val="00BF25BA"/>
    <w:rsid w:val="00BF2FAC"/>
    <w:rsid w:val="00BF40E0"/>
    <w:rsid w:val="00BF788D"/>
    <w:rsid w:val="00C003E1"/>
    <w:rsid w:val="00C1527A"/>
    <w:rsid w:val="00C17DA1"/>
    <w:rsid w:val="00C2537B"/>
    <w:rsid w:val="00C32A82"/>
    <w:rsid w:val="00C428D4"/>
    <w:rsid w:val="00C46DF4"/>
    <w:rsid w:val="00C6316A"/>
    <w:rsid w:val="00C6452C"/>
    <w:rsid w:val="00C64D7E"/>
    <w:rsid w:val="00C8738E"/>
    <w:rsid w:val="00C96D05"/>
    <w:rsid w:val="00CB6890"/>
    <w:rsid w:val="00CC17C2"/>
    <w:rsid w:val="00CD08B1"/>
    <w:rsid w:val="00CE1CBB"/>
    <w:rsid w:val="00CE1DC4"/>
    <w:rsid w:val="00CE3356"/>
    <w:rsid w:val="00CE7EB8"/>
    <w:rsid w:val="00D00374"/>
    <w:rsid w:val="00D018EC"/>
    <w:rsid w:val="00D02445"/>
    <w:rsid w:val="00D2098A"/>
    <w:rsid w:val="00D239A0"/>
    <w:rsid w:val="00D31421"/>
    <w:rsid w:val="00D33157"/>
    <w:rsid w:val="00D44D85"/>
    <w:rsid w:val="00D4703A"/>
    <w:rsid w:val="00D50985"/>
    <w:rsid w:val="00D523D6"/>
    <w:rsid w:val="00D533BE"/>
    <w:rsid w:val="00D6394A"/>
    <w:rsid w:val="00D67C34"/>
    <w:rsid w:val="00D706E1"/>
    <w:rsid w:val="00D764BE"/>
    <w:rsid w:val="00D77551"/>
    <w:rsid w:val="00D9387A"/>
    <w:rsid w:val="00D97BDD"/>
    <w:rsid w:val="00DA3C72"/>
    <w:rsid w:val="00DC5528"/>
    <w:rsid w:val="00DD7D4A"/>
    <w:rsid w:val="00DF2DC7"/>
    <w:rsid w:val="00E051A4"/>
    <w:rsid w:val="00E249E3"/>
    <w:rsid w:val="00E25953"/>
    <w:rsid w:val="00E3784B"/>
    <w:rsid w:val="00E40FC0"/>
    <w:rsid w:val="00E4398F"/>
    <w:rsid w:val="00E4551D"/>
    <w:rsid w:val="00E47FCF"/>
    <w:rsid w:val="00E55499"/>
    <w:rsid w:val="00E61B0C"/>
    <w:rsid w:val="00E85170"/>
    <w:rsid w:val="00EA2674"/>
    <w:rsid w:val="00EB2A28"/>
    <w:rsid w:val="00EB301B"/>
    <w:rsid w:val="00EC27A1"/>
    <w:rsid w:val="00EC5D9E"/>
    <w:rsid w:val="00EC6AC6"/>
    <w:rsid w:val="00EC70AB"/>
    <w:rsid w:val="00ED21C2"/>
    <w:rsid w:val="00EE6368"/>
    <w:rsid w:val="00EF4661"/>
    <w:rsid w:val="00F05475"/>
    <w:rsid w:val="00F06149"/>
    <w:rsid w:val="00F17D57"/>
    <w:rsid w:val="00F33857"/>
    <w:rsid w:val="00F343D7"/>
    <w:rsid w:val="00F40B8D"/>
    <w:rsid w:val="00F40FBC"/>
    <w:rsid w:val="00F45DF7"/>
    <w:rsid w:val="00F50E4C"/>
    <w:rsid w:val="00F57EAA"/>
    <w:rsid w:val="00F61A8D"/>
    <w:rsid w:val="00F84279"/>
    <w:rsid w:val="00F949BF"/>
    <w:rsid w:val="00FA15F4"/>
    <w:rsid w:val="00FC684A"/>
    <w:rsid w:val="00FE1CA9"/>
    <w:rsid w:val="00FF087F"/>
    <w:rsid w:val="00FF117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FBC"/>
    <w:rPr>
      <w:rFonts w:ascii="VNI-Times" w:eastAsia="Times New Roman" w:hAnsi="VNI-Times" w:cs="VNI-Times"/>
      <w:sz w:val="24"/>
      <w:szCs w:val="24"/>
    </w:rPr>
  </w:style>
  <w:style w:type="paragraph" w:styleId="Heading1">
    <w:name w:val="heading 1"/>
    <w:basedOn w:val="Normal"/>
    <w:next w:val="Normal"/>
    <w:link w:val="Heading1Char"/>
    <w:uiPriority w:val="99"/>
    <w:qFormat/>
    <w:rsid w:val="00F40FBC"/>
    <w:pPr>
      <w:keepNext/>
      <w:tabs>
        <w:tab w:val="center" w:pos="7100"/>
      </w:tabs>
      <w:outlineLvl w:val="0"/>
    </w:pPr>
    <w:rPr>
      <w:rFonts w:ascii="Times New Roman" w:hAnsi="Times New Roman" w:cs="Times New Roman"/>
      <w:b/>
      <w:bCs/>
      <w:u w:val="single"/>
    </w:rPr>
  </w:style>
  <w:style w:type="paragraph" w:styleId="Heading2">
    <w:name w:val="heading 2"/>
    <w:basedOn w:val="Normal"/>
    <w:next w:val="Normal"/>
    <w:link w:val="Heading2Char"/>
    <w:uiPriority w:val="99"/>
    <w:qFormat/>
    <w:rsid w:val="00F40FB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locked/>
    <w:rsid w:val="00355370"/>
    <w:pPr>
      <w:keepNext/>
      <w:spacing w:before="240" w:after="60"/>
      <w:outlineLvl w:val="2"/>
    </w:pPr>
    <w:rPr>
      <w:rFonts w:ascii="Arial" w:eastAsia="Calibri" w:hAnsi="Arial" w:cs="Arial"/>
      <w:b/>
      <w:bCs/>
      <w:sz w:val="26"/>
      <w:szCs w:val="26"/>
    </w:rPr>
  </w:style>
  <w:style w:type="paragraph" w:styleId="Heading5">
    <w:name w:val="heading 5"/>
    <w:basedOn w:val="Normal"/>
    <w:next w:val="Normal"/>
    <w:link w:val="Heading5Char"/>
    <w:uiPriority w:val="99"/>
    <w:qFormat/>
    <w:locked/>
    <w:rsid w:val="00355370"/>
    <w:pPr>
      <w:spacing w:before="240" w:after="60"/>
      <w:outlineLvl w:val="4"/>
    </w:pPr>
    <w:rPr>
      <w:rFonts w:eastAsia="Calibri"/>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40FBC"/>
    <w:rPr>
      <w:rFonts w:eastAsia="Times New Roman"/>
      <w:b/>
      <w:bCs/>
      <w:sz w:val="24"/>
      <w:szCs w:val="24"/>
      <w:u w:val="single"/>
    </w:rPr>
  </w:style>
  <w:style w:type="character" w:customStyle="1" w:styleId="Heading2Char">
    <w:name w:val="Heading 2 Char"/>
    <w:basedOn w:val="DefaultParagraphFont"/>
    <w:link w:val="Heading2"/>
    <w:uiPriority w:val="99"/>
    <w:locked/>
    <w:rsid w:val="00F40FBC"/>
    <w:rPr>
      <w:rFonts w:ascii="Arial" w:hAnsi="Arial" w:cs="Arial"/>
      <w:b/>
      <w:bCs/>
      <w:i/>
      <w:iCs/>
      <w:sz w:val="28"/>
      <w:szCs w:val="28"/>
    </w:rPr>
  </w:style>
  <w:style w:type="character" w:customStyle="1" w:styleId="Heading3Char">
    <w:name w:val="Heading 3 Char"/>
    <w:basedOn w:val="DefaultParagraphFont"/>
    <w:link w:val="Heading3"/>
    <w:uiPriority w:val="99"/>
    <w:semiHidden/>
    <w:locked/>
    <w:rPr>
      <w:rFonts w:ascii="Cambria" w:hAnsi="Cambria" w:cs="Cambria"/>
      <w:b/>
      <w:bCs/>
      <w:sz w:val="26"/>
      <w:szCs w:val="26"/>
    </w:rPr>
  </w:style>
  <w:style w:type="character" w:customStyle="1" w:styleId="Heading5Char">
    <w:name w:val="Heading 5 Char"/>
    <w:basedOn w:val="DefaultParagraphFont"/>
    <w:link w:val="Heading5"/>
    <w:uiPriority w:val="99"/>
    <w:semiHidden/>
    <w:locked/>
    <w:rPr>
      <w:rFonts w:ascii="Calibri" w:hAnsi="Calibri" w:cs="Calibri"/>
      <w:b/>
      <w:bCs/>
      <w:i/>
      <w:iCs/>
      <w:sz w:val="26"/>
      <w:szCs w:val="26"/>
    </w:rPr>
  </w:style>
  <w:style w:type="paragraph" w:styleId="NormalWeb">
    <w:name w:val="Normal (Web)"/>
    <w:basedOn w:val="Normal"/>
    <w:uiPriority w:val="99"/>
    <w:rsid w:val="00F40FBC"/>
    <w:pPr>
      <w:spacing w:before="100" w:beforeAutospacing="1" w:after="100" w:afterAutospacing="1"/>
    </w:pPr>
    <w:rPr>
      <w:rFonts w:ascii="Times New Roman" w:hAnsi="Times New Roman" w:cs="Times New Roman"/>
    </w:rPr>
  </w:style>
  <w:style w:type="character" w:customStyle="1" w:styleId="apple-converted-space">
    <w:name w:val="apple-converted-space"/>
    <w:basedOn w:val="DefaultParagraphFont"/>
    <w:uiPriority w:val="99"/>
    <w:rsid w:val="00F40FBC"/>
  </w:style>
  <w:style w:type="paragraph" w:styleId="Footer">
    <w:name w:val="footer"/>
    <w:basedOn w:val="Normal"/>
    <w:link w:val="FooterChar"/>
    <w:uiPriority w:val="99"/>
    <w:rsid w:val="00F40FBC"/>
    <w:pPr>
      <w:tabs>
        <w:tab w:val="center" w:pos="4320"/>
        <w:tab w:val="right" w:pos="8640"/>
      </w:tabs>
    </w:pPr>
  </w:style>
  <w:style w:type="character" w:customStyle="1" w:styleId="FooterChar">
    <w:name w:val="Footer Char"/>
    <w:basedOn w:val="DefaultParagraphFont"/>
    <w:link w:val="Footer"/>
    <w:uiPriority w:val="99"/>
    <w:locked/>
    <w:rsid w:val="00F40FBC"/>
    <w:rPr>
      <w:rFonts w:ascii="VNI-Times" w:hAnsi="VNI-Times" w:cs="VNI-Times"/>
      <w:sz w:val="24"/>
      <w:szCs w:val="24"/>
    </w:rPr>
  </w:style>
  <w:style w:type="character" w:styleId="PageNumber">
    <w:name w:val="page number"/>
    <w:basedOn w:val="DefaultParagraphFont"/>
    <w:uiPriority w:val="99"/>
    <w:rsid w:val="00F40FBC"/>
  </w:style>
  <w:style w:type="paragraph" w:styleId="ListParagraph">
    <w:name w:val="List Paragraph"/>
    <w:basedOn w:val="Normal"/>
    <w:uiPriority w:val="99"/>
    <w:qFormat/>
    <w:rsid w:val="00F40FBC"/>
    <w:pPr>
      <w:ind w:left="720"/>
    </w:pPr>
  </w:style>
  <w:style w:type="character" w:styleId="Emphasis">
    <w:name w:val="Emphasis"/>
    <w:basedOn w:val="DefaultParagraphFont"/>
    <w:uiPriority w:val="99"/>
    <w:qFormat/>
    <w:rsid w:val="00F40FBC"/>
    <w:rPr>
      <w:i/>
      <w:iCs/>
    </w:rPr>
  </w:style>
  <w:style w:type="character" w:customStyle="1" w:styleId="BodyTextChar1">
    <w:name w:val="Body Text Char1"/>
    <w:uiPriority w:val="99"/>
    <w:rsid w:val="00F40FBC"/>
    <w:rPr>
      <w:rFonts w:ascii="Times New Roman" w:hAnsi="Times New Roman" w:cs="Times New Roman"/>
      <w:sz w:val="23"/>
      <w:szCs w:val="23"/>
      <w:shd w:val="clear" w:color="auto" w:fill="FFFFFF"/>
    </w:rPr>
  </w:style>
  <w:style w:type="paragraph" w:styleId="BodyText">
    <w:name w:val="Body Text"/>
    <w:basedOn w:val="Normal"/>
    <w:link w:val="BodyTextChar"/>
    <w:uiPriority w:val="99"/>
    <w:semiHidden/>
    <w:rsid w:val="00F40FBC"/>
    <w:pPr>
      <w:spacing w:after="120" w:line="276" w:lineRule="auto"/>
    </w:pPr>
    <w:rPr>
      <w:rFonts w:ascii="Calibri" w:eastAsia="Calibri" w:hAnsi="Calibri" w:cs="Calibri"/>
      <w:sz w:val="22"/>
      <w:szCs w:val="22"/>
      <w:lang w:val="vi-VN"/>
    </w:rPr>
  </w:style>
  <w:style w:type="character" w:customStyle="1" w:styleId="BodyTextChar">
    <w:name w:val="Body Text Char"/>
    <w:basedOn w:val="DefaultParagraphFont"/>
    <w:link w:val="BodyText"/>
    <w:uiPriority w:val="99"/>
    <w:semiHidden/>
    <w:locked/>
    <w:rsid w:val="00F40FBC"/>
    <w:rPr>
      <w:rFonts w:ascii="Calibri" w:hAnsi="Calibri" w:cs="Calibri"/>
      <w:sz w:val="22"/>
      <w:szCs w:val="22"/>
      <w:lang w:val="vi-VN"/>
    </w:rPr>
  </w:style>
  <w:style w:type="character" w:customStyle="1" w:styleId="BodytextBold">
    <w:name w:val="Body text + Bold"/>
    <w:uiPriority w:val="99"/>
    <w:rsid w:val="00F40FBC"/>
    <w:rPr>
      <w:rFonts w:ascii="Times New Roman" w:hAnsi="Times New Roman" w:cs="Times New Roman"/>
      <w:b/>
      <w:bCs/>
      <w:spacing w:val="10"/>
      <w:sz w:val="23"/>
      <w:szCs w:val="23"/>
      <w:u w:val="none"/>
      <w:effect w:val="none"/>
      <w:shd w:val="clear" w:color="auto" w:fill="FFFFFF"/>
    </w:rPr>
  </w:style>
  <w:style w:type="character" w:customStyle="1" w:styleId="Bodytext2">
    <w:name w:val="Body text (2)_"/>
    <w:link w:val="Bodytext20"/>
    <w:uiPriority w:val="99"/>
    <w:locked/>
    <w:rsid w:val="00803C0D"/>
    <w:rPr>
      <w:spacing w:val="10"/>
      <w:sz w:val="25"/>
      <w:szCs w:val="25"/>
      <w:shd w:val="clear" w:color="auto" w:fill="FFFFFF"/>
    </w:rPr>
  </w:style>
  <w:style w:type="paragraph" w:customStyle="1" w:styleId="Bodytext20">
    <w:name w:val="Body text (2)"/>
    <w:basedOn w:val="Normal"/>
    <w:link w:val="Bodytext2"/>
    <w:uiPriority w:val="99"/>
    <w:rsid w:val="00803C0D"/>
    <w:pPr>
      <w:widowControl w:val="0"/>
      <w:shd w:val="clear" w:color="auto" w:fill="FFFFFF"/>
      <w:spacing w:before="540" w:after="60" w:line="240" w:lineRule="atLeast"/>
      <w:ind w:hanging="400"/>
      <w:jc w:val="center"/>
    </w:pPr>
    <w:rPr>
      <w:rFonts w:eastAsia="Calibri" w:cs="Times New Roman"/>
      <w:spacing w:val="10"/>
      <w:sz w:val="25"/>
      <w:szCs w:val="25"/>
    </w:rPr>
  </w:style>
  <w:style w:type="paragraph" w:styleId="BodyTextIndent2">
    <w:name w:val="Body Text Indent 2"/>
    <w:basedOn w:val="Normal"/>
    <w:link w:val="BodyTextIndent2Char"/>
    <w:uiPriority w:val="99"/>
    <w:semiHidden/>
    <w:rsid w:val="00F57EAA"/>
    <w:pPr>
      <w:spacing w:after="120" w:line="480" w:lineRule="auto"/>
      <w:ind w:left="360"/>
    </w:pPr>
  </w:style>
  <w:style w:type="character" w:customStyle="1" w:styleId="BodyTextIndent2Char">
    <w:name w:val="Body Text Indent 2 Char"/>
    <w:basedOn w:val="DefaultParagraphFont"/>
    <w:link w:val="BodyTextIndent2"/>
    <w:uiPriority w:val="99"/>
    <w:semiHidden/>
    <w:locked/>
    <w:rsid w:val="00F57EAA"/>
    <w:rPr>
      <w:rFonts w:ascii="VNI-Times" w:hAnsi="VNI-Times" w:cs="VNI-Times"/>
      <w:sz w:val="24"/>
      <w:szCs w:val="24"/>
    </w:rPr>
  </w:style>
  <w:style w:type="paragraph" w:styleId="Header">
    <w:name w:val="header"/>
    <w:basedOn w:val="Normal"/>
    <w:link w:val="HeaderChar"/>
    <w:uiPriority w:val="99"/>
    <w:semiHidden/>
    <w:rsid w:val="00130A61"/>
    <w:pPr>
      <w:tabs>
        <w:tab w:val="center" w:pos="4680"/>
        <w:tab w:val="right" w:pos="9360"/>
      </w:tabs>
    </w:pPr>
  </w:style>
  <w:style w:type="character" w:customStyle="1" w:styleId="HeaderChar">
    <w:name w:val="Header Char"/>
    <w:basedOn w:val="DefaultParagraphFont"/>
    <w:link w:val="Header"/>
    <w:uiPriority w:val="99"/>
    <w:semiHidden/>
    <w:locked/>
    <w:rsid w:val="00130A61"/>
    <w:rPr>
      <w:rFonts w:ascii="VNI-Times" w:hAnsi="VNI-Times" w:cs="VNI-Times"/>
      <w:sz w:val="24"/>
      <w:szCs w:val="24"/>
    </w:rPr>
  </w:style>
  <w:style w:type="table" w:styleId="TableGrid">
    <w:name w:val="Table Grid"/>
    <w:basedOn w:val="TableNormal"/>
    <w:uiPriority w:val="99"/>
    <w:locked/>
    <w:rsid w:val="00BD410F"/>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locked/>
    <w:rsid w:val="001B683E"/>
    <w:rPr>
      <w:b/>
      <w:bCs/>
    </w:rPr>
  </w:style>
</w:styles>
</file>

<file path=word/webSettings.xml><?xml version="1.0" encoding="utf-8"?>
<w:webSettings xmlns:r="http://schemas.openxmlformats.org/officeDocument/2006/relationships" xmlns:w="http://schemas.openxmlformats.org/wordprocessingml/2006/main">
  <w:divs>
    <w:div w:id="162549711">
      <w:marLeft w:val="0"/>
      <w:marRight w:val="0"/>
      <w:marTop w:val="0"/>
      <w:marBottom w:val="0"/>
      <w:divBdr>
        <w:top w:val="none" w:sz="0" w:space="0" w:color="auto"/>
        <w:left w:val="none" w:sz="0" w:space="0" w:color="auto"/>
        <w:bottom w:val="none" w:sz="0" w:space="0" w:color="auto"/>
        <w:right w:val="none" w:sz="0" w:space="0" w:color="auto"/>
      </w:divBdr>
    </w:div>
    <w:div w:id="162549712">
      <w:marLeft w:val="0"/>
      <w:marRight w:val="0"/>
      <w:marTop w:val="0"/>
      <w:marBottom w:val="0"/>
      <w:divBdr>
        <w:top w:val="none" w:sz="0" w:space="0" w:color="auto"/>
        <w:left w:val="none" w:sz="0" w:space="0" w:color="auto"/>
        <w:bottom w:val="none" w:sz="0" w:space="0" w:color="auto"/>
        <w:right w:val="none" w:sz="0" w:space="0" w:color="auto"/>
      </w:divBdr>
    </w:div>
    <w:div w:id="162549713">
      <w:marLeft w:val="0"/>
      <w:marRight w:val="0"/>
      <w:marTop w:val="0"/>
      <w:marBottom w:val="0"/>
      <w:divBdr>
        <w:top w:val="none" w:sz="0" w:space="0" w:color="auto"/>
        <w:left w:val="none" w:sz="0" w:space="0" w:color="auto"/>
        <w:bottom w:val="none" w:sz="0" w:space="0" w:color="auto"/>
        <w:right w:val="none" w:sz="0" w:space="0" w:color="auto"/>
      </w:divBdr>
    </w:div>
    <w:div w:id="162549714">
      <w:marLeft w:val="0"/>
      <w:marRight w:val="0"/>
      <w:marTop w:val="0"/>
      <w:marBottom w:val="0"/>
      <w:divBdr>
        <w:top w:val="none" w:sz="0" w:space="0" w:color="auto"/>
        <w:left w:val="none" w:sz="0" w:space="0" w:color="auto"/>
        <w:bottom w:val="none" w:sz="0" w:space="0" w:color="auto"/>
        <w:right w:val="none" w:sz="0" w:space="0" w:color="auto"/>
      </w:divBdr>
    </w:div>
    <w:div w:id="162549715">
      <w:marLeft w:val="0"/>
      <w:marRight w:val="0"/>
      <w:marTop w:val="0"/>
      <w:marBottom w:val="0"/>
      <w:divBdr>
        <w:top w:val="none" w:sz="0" w:space="0" w:color="auto"/>
        <w:left w:val="none" w:sz="0" w:space="0" w:color="auto"/>
        <w:bottom w:val="none" w:sz="0" w:space="0" w:color="auto"/>
        <w:right w:val="none" w:sz="0" w:space="0" w:color="auto"/>
      </w:divBdr>
    </w:div>
    <w:div w:id="162549716">
      <w:marLeft w:val="0"/>
      <w:marRight w:val="0"/>
      <w:marTop w:val="0"/>
      <w:marBottom w:val="0"/>
      <w:divBdr>
        <w:top w:val="none" w:sz="0" w:space="0" w:color="auto"/>
        <w:left w:val="none" w:sz="0" w:space="0" w:color="auto"/>
        <w:bottom w:val="none" w:sz="0" w:space="0" w:color="auto"/>
        <w:right w:val="none" w:sz="0" w:space="0" w:color="auto"/>
      </w:divBdr>
    </w:div>
    <w:div w:id="1625497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2879</TotalTime>
  <Pages>36</Pages>
  <Words>14977</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V8</dc:creator>
  <cp:keywords/>
  <dc:description/>
  <cp:lastModifiedBy>Mr Loi</cp:lastModifiedBy>
  <cp:revision>145</cp:revision>
  <cp:lastPrinted>2015-01-29T09:45:00Z</cp:lastPrinted>
  <dcterms:created xsi:type="dcterms:W3CDTF">2015-01-13T08:26:00Z</dcterms:created>
  <dcterms:modified xsi:type="dcterms:W3CDTF">2015-03-10T04:24:00Z</dcterms:modified>
</cp:coreProperties>
</file>